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EE0E0" w14:textId="517CD6D8" w:rsidR="00A71C55" w:rsidRPr="00DD67BD" w:rsidRDefault="00A71C55" w:rsidP="00A71C55">
      <w:pPr>
        <w:tabs>
          <w:tab w:val="right" w:pos="9639"/>
        </w:tabs>
        <w:spacing w:after="0"/>
        <w:rPr>
          <w:b/>
          <w:noProof/>
          <w:sz w:val="28"/>
        </w:rPr>
      </w:pPr>
      <w:r w:rsidRPr="00C472E7">
        <w:rPr>
          <w:b/>
          <w:noProof/>
          <w:sz w:val="24"/>
        </w:rPr>
        <w:t>3GPP TSG-RAN WG2 Meeting #1</w:t>
      </w:r>
      <w:r>
        <w:rPr>
          <w:b/>
          <w:noProof/>
          <w:sz w:val="24"/>
        </w:rPr>
        <w:t>13-e</w:t>
      </w:r>
      <w:r w:rsidRPr="0039276A">
        <w:rPr>
          <w:b/>
          <w:i/>
          <w:noProof/>
          <w:sz w:val="28"/>
        </w:rPr>
        <w:tab/>
      </w:r>
      <w:r w:rsidRPr="00DD67BD">
        <w:rPr>
          <w:rFonts w:hint="eastAsia"/>
          <w:b/>
          <w:noProof/>
          <w:sz w:val="28"/>
        </w:rPr>
        <w:t>R2-</w:t>
      </w:r>
      <w:r w:rsidR="00320F4C">
        <w:rPr>
          <w:b/>
          <w:noProof/>
          <w:sz w:val="28"/>
        </w:rPr>
        <w:t>2</w:t>
      </w:r>
      <w:r>
        <w:rPr>
          <w:b/>
          <w:noProof/>
          <w:sz w:val="28"/>
        </w:rPr>
        <w:t>1</w:t>
      </w:r>
      <w:r w:rsidR="00320F4C">
        <w:rPr>
          <w:b/>
          <w:noProof/>
          <w:sz w:val="28"/>
        </w:rPr>
        <w:t>0</w:t>
      </w:r>
      <w:r w:rsidR="002423C7">
        <w:rPr>
          <w:b/>
          <w:noProof/>
          <w:sz w:val="28"/>
        </w:rPr>
        <w:t>1831</w:t>
      </w:r>
      <w:bookmarkStart w:id="0" w:name="_GoBack"/>
      <w:bookmarkEnd w:id="0"/>
    </w:p>
    <w:p w14:paraId="4695B45C" w14:textId="77777777" w:rsidR="00A71C55" w:rsidRPr="00472DB1" w:rsidRDefault="00A71C55" w:rsidP="00A71C55">
      <w:pPr>
        <w:pStyle w:val="CRCoverPage"/>
        <w:tabs>
          <w:tab w:val="right" w:pos="9639"/>
        </w:tabs>
        <w:spacing w:after="0"/>
        <w:rPr>
          <w:rFonts w:eastAsia="宋体"/>
          <w:b/>
          <w:noProof/>
          <w:sz w:val="24"/>
        </w:rPr>
      </w:pPr>
      <w:r w:rsidRPr="00EA234B">
        <w:rPr>
          <w:b/>
          <w:noProof/>
          <w:sz w:val="24"/>
        </w:rPr>
        <w:t xml:space="preserve">Electronic, </w:t>
      </w:r>
      <w:r>
        <w:rPr>
          <w:rFonts w:cs="Arial"/>
          <w:b/>
          <w:noProof/>
          <w:sz w:val="24"/>
        </w:rPr>
        <w:t>25</w:t>
      </w:r>
      <w:r>
        <w:rPr>
          <w:rFonts w:cs="Arial"/>
          <w:b/>
          <w:noProof/>
          <w:sz w:val="24"/>
          <w:vertAlign w:val="superscript"/>
        </w:rPr>
        <w:t>nd</w:t>
      </w:r>
      <w:r w:rsidRPr="00206EC1">
        <w:rPr>
          <w:rFonts w:cs="Arial"/>
          <w:b/>
          <w:noProof/>
          <w:sz w:val="24"/>
        </w:rPr>
        <w:t xml:space="preserve"> </w:t>
      </w:r>
      <w:r>
        <w:rPr>
          <w:rFonts w:cs="Arial"/>
          <w:b/>
          <w:noProof/>
          <w:sz w:val="24"/>
        </w:rPr>
        <w:t>Jan</w:t>
      </w:r>
      <w:r w:rsidRPr="00206EC1">
        <w:rPr>
          <w:rFonts w:cs="Arial"/>
          <w:b/>
          <w:noProof/>
          <w:sz w:val="24"/>
        </w:rPr>
        <w:t xml:space="preserve">– </w:t>
      </w:r>
      <w:r>
        <w:rPr>
          <w:rFonts w:cs="Arial"/>
          <w:b/>
          <w:noProof/>
          <w:sz w:val="24"/>
        </w:rPr>
        <w:t>05</w:t>
      </w:r>
      <w:r w:rsidRPr="00206EC1">
        <w:rPr>
          <w:rFonts w:cs="Arial"/>
          <w:b/>
          <w:noProof/>
          <w:sz w:val="24"/>
          <w:vertAlign w:val="superscript"/>
        </w:rPr>
        <w:t>th</w:t>
      </w:r>
      <w:r w:rsidRPr="00206EC1">
        <w:rPr>
          <w:rFonts w:cs="Arial"/>
          <w:b/>
          <w:noProof/>
          <w:sz w:val="24"/>
        </w:rPr>
        <w:t xml:space="preserve"> </w:t>
      </w:r>
      <w:r>
        <w:rPr>
          <w:rFonts w:cs="Arial"/>
          <w:b/>
          <w:noProof/>
          <w:sz w:val="24"/>
        </w:rPr>
        <w:t>Feb</w:t>
      </w:r>
      <w:r w:rsidRPr="00206EC1">
        <w:rPr>
          <w:rFonts w:cs="Arial"/>
          <w:b/>
          <w:noProof/>
          <w:sz w:val="24"/>
        </w:rPr>
        <w:t>, 202</w:t>
      </w:r>
      <w:r>
        <w:rPr>
          <w:rFonts w:cs="Arial"/>
          <w:b/>
          <w:noProof/>
          <w:sz w:val="24"/>
        </w:rPr>
        <w:t>1</w:t>
      </w:r>
    </w:p>
    <w:p w14:paraId="619CEE9A" w14:textId="77777777" w:rsidR="00006A82" w:rsidRPr="00A71C55" w:rsidRDefault="00006A82" w:rsidP="00955170">
      <w:pPr>
        <w:pStyle w:val="3GPPHeader"/>
        <w:rPr>
          <w:rFonts w:eastAsia="MS Mincho" w:cs="Arial"/>
          <w:szCs w:val="24"/>
          <w:lang w:val="en-GB" w:eastAsia="en-US"/>
        </w:rPr>
      </w:pPr>
    </w:p>
    <w:p w14:paraId="5C7A6BA7" w14:textId="65C1667F"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3D4099">
        <w:rPr>
          <w:rFonts w:eastAsia="MS Mincho" w:cs="Arial"/>
          <w:szCs w:val="24"/>
          <w:lang w:val="en-GB" w:eastAsia="en-US"/>
        </w:rPr>
        <w:t>6.</w:t>
      </w:r>
      <w:r w:rsidR="00706622">
        <w:rPr>
          <w:rFonts w:eastAsia="MS Mincho" w:cs="Arial"/>
          <w:szCs w:val="24"/>
          <w:lang w:val="en-GB" w:eastAsia="en-US"/>
        </w:rPr>
        <w:t>16</w:t>
      </w:r>
      <w:r w:rsidR="00387B02" w:rsidRPr="00144880">
        <w:rPr>
          <w:rFonts w:eastAsia="MS Mincho" w:cs="Arial"/>
          <w:szCs w:val="24"/>
          <w:lang w:val="en-GB" w:eastAsia="en-US"/>
        </w:rPr>
        <w:tab/>
      </w:r>
    </w:p>
    <w:p w14:paraId="5F80BA1C"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6870B935" w14:textId="5BF07567" w:rsidR="006D529F" w:rsidRDefault="00955170" w:rsidP="00E30FF7">
      <w:pPr>
        <w:pStyle w:val="3GPPHeader"/>
        <w:jc w:val="left"/>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0A4B61">
        <w:rPr>
          <w:rFonts w:eastAsia="MS Mincho" w:cs="Arial"/>
          <w:szCs w:val="24"/>
          <w:lang w:val="en-GB" w:eastAsia="en-US"/>
        </w:rPr>
        <w:t xml:space="preserve">Discussion on </w:t>
      </w:r>
      <w:r w:rsidR="00E30FF7">
        <w:rPr>
          <w:rFonts w:eastAsia="MS Mincho" w:cs="Arial"/>
          <w:szCs w:val="24"/>
          <w:lang w:val="en-GB" w:eastAsia="en-US"/>
        </w:rPr>
        <w:t xml:space="preserve">user location identification from </w:t>
      </w:r>
      <w:proofErr w:type="spellStart"/>
      <w:r w:rsidR="00E30FF7">
        <w:rPr>
          <w:rFonts w:eastAsia="MS Mincho" w:cs="Arial"/>
          <w:szCs w:val="24"/>
          <w:lang w:val="en-GB" w:eastAsia="en-US"/>
        </w:rPr>
        <w:t>SCell</w:t>
      </w:r>
      <w:proofErr w:type="spellEnd"/>
      <w:r w:rsidR="00E30FF7">
        <w:rPr>
          <w:rFonts w:eastAsia="MS Mincho" w:cs="Arial"/>
          <w:szCs w:val="24"/>
          <w:lang w:val="en-GB" w:eastAsia="en-US"/>
        </w:rPr>
        <w:t xml:space="preserve"> Activation message</w:t>
      </w:r>
    </w:p>
    <w:p w14:paraId="477E1BD1"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BFDFA8A" w14:textId="77777777" w:rsidR="006011ED" w:rsidRPr="006011ED" w:rsidRDefault="000A4B61" w:rsidP="006011ED">
      <w:pPr>
        <w:pStyle w:val="1"/>
      </w:pPr>
      <w:r>
        <w:t>Introduction</w:t>
      </w:r>
    </w:p>
    <w:p w14:paraId="39388F5A" w14:textId="76083679" w:rsidR="00F95EAF" w:rsidRDefault="00E30FF7" w:rsidP="00382837">
      <w:r>
        <w:t>There is a LS sent from the GSMA FSAG regarding the potential security threa</w:t>
      </w:r>
      <w:r w:rsidR="001B4FD5">
        <w:t>t</w:t>
      </w:r>
      <w:r>
        <w:t xml:space="preserve">s on user location identification from CA </w:t>
      </w:r>
      <w:proofErr w:type="spellStart"/>
      <w:r>
        <w:t>Scell</w:t>
      </w:r>
      <w:proofErr w:type="spellEnd"/>
      <w:r>
        <w:t xml:space="preserve"> Activation messages</w:t>
      </w:r>
      <w:r w:rsidR="001B4FD5">
        <w:t xml:space="preserve"> [1]</w:t>
      </w:r>
      <w:r>
        <w:t xml:space="preserve">. </w:t>
      </w:r>
      <w:r w:rsidR="001B4FD5">
        <w:t xml:space="preserve">In the LS, GSMA introduced </w:t>
      </w:r>
      <w:r w:rsidR="004306F2">
        <w:t xml:space="preserve">that </w:t>
      </w:r>
      <w:r w:rsidR="001B4FD5">
        <w:t xml:space="preserve">the threats were identified by the research paper entitled </w:t>
      </w:r>
      <w:r w:rsidR="001B4FD5" w:rsidRPr="001B4FD5">
        <w:rPr>
          <w:rFonts w:hint="eastAsia"/>
        </w:rPr>
        <w:t>“</w:t>
      </w:r>
      <w:r w:rsidR="001B4FD5" w:rsidRPr="001B4FD5">
        <w:t>A Stealthy Location Identification Attack Exploiting Carrier Aggregation in Cellular Networks”</w:t>
      </w:r>
      <w:r w:rsidR="001B4FD5">
        <w:t xml:space="preserve"> [2].</w:t>
      </w:r>
      <w:r w:rsidR="004306F2">
        <w:t xml:space="preserve"> </w:t>
      </w:r>
      <w:r w:rsidR="004306F2" w:rsidRPr="004306F2">
        <w:t>The paper shows that UE location information can be leaked to an unauthorized adversary stealthily through the SLIC attack in LTE networks, and may also in near-future 5G networks.</w:t>
      </w:r>
    </w:p>
    <w:p w14:paraId="341EA6D6" w14:textId="04A1E51D" w:rsidR="004306F2" w:rsidRDefault="004306F2" w:rsidP="00382837">
      <w:r>
        <w:t>In the paper, it states that in the CA scenario, the activation of the secondary cells includes two steps. The first step is the primary cell assigns each candidate secondary cell a unique index and sends the mapping in a configuration message to the UE. This message is encrypted and cannot be used in the SLIC attac</w:t>
      </w:r>
      <w:r w:rsidR="00EA06E2">
        <w:t>k</w:t>
      </w:r>
      <w:r>
        <w:t xml:space="preserve">. The second step is to activate the secondary cell </w:t>
      </w:r>
      <w:r w:rsidR="00EA06E2">
        <w:t xml:space="preserve">through a compact activation bitmap MAC control element, which is sent in plaintext. The paper claims that any unauthorized adversary can learn the number of Activated secondary cells for a UE by counting 1-bis in an activation bitmap. </w:t>
      </w:r>
    </w:p>
    <w:p w14:paraId="01ECC224" w14:textId="121430E2" w:rsidR="00EA06E2" w:rsidRDefault="00EA06E2" w:rsidP="00382837">
      <w:r>
        <w:t>Figure 1 shows the system model of the SLIC attack. It</w:t>
      </w:r>
      <w:r w:rsidRPr="00F44AD3">
        <w:t xml:space="preserve"> uses </w:t>
      </w:r>
      <w:r>
        <w:t xml:space="preserve">the information of </w:t>
      </w:r>
      <w:r w:rsidRPr="00F44AD3">
        <w:t>the number of activated secondary cells</w:t>
      </w:r>
      <w:r w:rsidR="0035282F">
        <w:t xml:space="preserve"> (side channel measurements)</w:t>
      </w:r>
      <w:r w:rsidRPr="00F44AD3">
        <w:t xml:space="preserve">. A time series of this </w:t>
      </w:r>
      <w:r w:rsidR="0035282F">
        <w:t>side channel</w:t>
      </w:r>
      <w:r>
        <w:t xml:space="preserve"> </w:t>
      </w:r>
      <w:r w:rsidRPr="00F44AD3">
        <w:t>can constitute a unique</w:t>
      </w:r>
      <w:r>
        <w:t xml:space="preserve"> fingerprint of a walking path, which </w:t>
      </w:r>
      <w:r w:rsidRPr="00F44AD3">
        <w:t>allow an adversary to identify a user’s walking path.</w:t>
      </w:r>
    </w:p>
    <w:p w14:paraId="79B08ABA" w14:textId="4A7DA43F" w:rsidR="00EA06E2" w:rsidRDefault="00EA06E2" w:rsidP="00EA06E2">
      <w:pPr>
        <w:jc w:val="center"/>
      </w:pPr>
      <w:r w:rsidRPr="00EA06E2">
        <w:rPr>
          <w:noProof/>
        </w:rPr>
        <w:drawing>
          <wp:inline distT="0" distB="0" distL="0" distR="0" wp14:anchorId="5112DB94" wp14:editId="2C4947D2">
            <wp:extent cx="4959705" cy="2102433"/>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l="2083" r="2083" b="4878"/>
                    <a:stretch/>
                  </pic:blipFill>
                  <pic:spPr>
                    <a:xfrm>
                      <a:off x="0" y="0"/>
                      <a:ext cx="4969554" cy="2106608"/>
                    </a:xfrm>
                    <a:prstGeom prst="rect">
                      <a:avLst/>
                    </a:prstGeom>
                  </pic:spPr>
                </pic:pic>
              </a:graphicData>
            </a:graphic>
          </wp:inline>
        </w:drawing>
      </w:r>
    </w:p>
    <w:p w14:paraId="53351551" w14:textId="2B33D2FD" w:rsidR="00EA06E2" w:rsidRDefault="00EA06E2" w:rsidP="00EA06E2">
      <w:pPr>
        <w:jc w:val="left"/>
      </w:pPr>
      <w:r>
        <w:rPr>
          <w:rFonts w:hint="eastAsia"/>
        </w:rPr>
        <w:t>T</w:t>
      </w:r>
      <w:r>
        <w:t>his paper discusses the above issue from RAN2 perspective.</w:t>
      </w:r>
    </w:p>
    <w:p w14:paraId="18DBDCDB" w14:textId="1089EAB2" w:rsidR="00C540BA" w:rsidRDefault="00C540BA" w:rsidP="00382837">
      <w:pPr>
        <w:pStyle w:val="1"/>
      </w:pPr>
      <w:r>
        <w:t>Discussion</w:t>
      </w:r>
    </w:p>
    <w:p w14:paraId="4EAE7FD2" w14:textId="3FD8F5D0" w:rsidR="0035282F" w:rsidRDefault="00531858" w:rsidP="0035282F">
      <w:pPr>
        <w:pStyle w:val="2"/>
      </w:pPr>
      <w:proofErr w:type="spellStart"/>
      <w:r>
        <w:t>Scell</w:t>
      </w:r>
      <w:proofErr w:type="spellEnd"/>
      <w:r>
        <w:t xml:space="preserve"> Activation</w:t>
      </w:r>
      <w:r w:rsidR="002720F8">
        <w:t>/Deactivation</w:t>
      </w:r>
    </w:p>
    <w:p w14:paraId="6BE382C0" w14:textId="0ECD7EB0" w:rsidR="002720F8" w:rsidRPr="002720F8" w:rsidRDefault="002720F8" w:rsidP="00057F83">
      <w:pPr>
        <w:rPr>
          <w:b/>
        </w:rPr>
      </w:pPr>
      <w:r w:rsidRPr="002720F8">
        <w:rPr>
          <w:rFonts w:hint="eastAsia"/>
          <w:b/>
        </w:rPr>
        <w:t>2</w:t>
      </w:r>
      <w:r w:rsidRPr="002720F8">
        <w:rPr>
          <w:b/>
        </w:rPr>
        <w:t xml:space="preserve">.1.1 </w:t>
      </w:r>
      <w:proofErr w:type="spellStart"/>
      <w:r w:rsidRPr="002720F8">
        <w:rPr>
          <w:b/>
        </w:rPr>
        <w:t>Scell</w:t>
      </w:r>
      <w:proofErr w:type="spellEnd"/>
      <w:r w:rsidRPr="002720F8">
        <w:rPr>
          <w:b/>
        </w:rPr>
        <w:t xml:space="preserve"> Activation/Deactivation procedure</w:t>
      </w:r>
    </w:p>
    <w:p w14:paraId="24C0000F" w14:textId="743278A9" w:rsidR="00AD43ED" w:rsidRDefault="00531858" w:rsidP="00057F83">
      <w:r>
        <w:t>Configuring a secondary cell for a UE</w:t>
      </w:r>
      <w:r>
        <w:tab/>
        <w:t>mainly includes the following steps</w:t>
      </w:r>
      <w:r w:rsidR="00AE2CDB">
        <w:t xml:space="preserve">: </w:t>
      </w:r>
      <w:r>
        <w:t xml:space="preserve">UE reporting the </w:t>
      </w:r>
      <w:r w:rsidR="00AE2CDB">
        <w:t>measurements for multiple cells, RAN node c</w:t>
      </w:r>
      <w:r>
        <w:t xml:space="preserve">onfiguring </w:t>
      </w:r>
      <w:proofErr w:type="spellStart"/>
      <w:r>
        <w:t>Scells</w:t>
      </w:r>
      <w:proofErr w:type="spellEnd"/>
      <w:r>
        <w:t xml:space="preserve"> for the UE</w:t>
      </w:r>
      <w:r w:rsidR="00AE2CDB">
        <w:t>; and RAN node a</w:t>
      </w:r>
      <w:r>
        <w:t xml:space="preserve">ctivate the </w:t>
      </w:r>
      <w:proofErr w:type="spellStart"/>
      <w:r>
        <w:t>Scells</w:t>
      </w:r>
      <w:proofErr w:type="spellEnd"/>
      <w:r w:rsidR="00AE2CDB">
        <w:t xml:space="preserve">. </w:t>
      </w:r>
      <w:r w:rsidR="00940EBB">
        <w:t xml:space="preserve">In the first step, the </w:t>
      </w:r>
      <w:r w:rsidR="00940EBB">
        <w:lastRenderedPageBreak/>
        <w:t>UE reports the measurement results including cell quality of multiple cells</w:t>
      </w:r>
      <w:r w:rsidR="00AE2CDB">
        <w:t xml:space="preserve"> to the RAN node</w:t>
      </w:r>
      <w:r w:rsidR="00940EBB">
        <w:t xml:space="preserve">. </w:t>
      </w:r>
      <w:r w:rsidR="00AE2CDB">
        <w:t>Then the RAN node will assign a</w:t>
      </w:r>
      <w:r w:rsidR="00AD43ED">
        <w:t xml:space="preserve">n index for each </w:t>
      </w:r>
      <w:proofErr w:type="spellStart"/>
      <w:r w:rsidR="00AD43ED">
        <w:t>Scell</w:t>
      </w:r>
      <w:proofErr w:type="spellEnd"/>
      <w:r w:rsidR="00AD43ED">
        <w:t xml:space="preserve"> and sent to UE via </w:t>
      </w:r>
      <w:proofErr w:type="spellStart"/>
      <w:r w:rsidR="00AD43ED" w:rsidRPr="00AD43ED">
        <w:rPr>
          <w:i/>
        </w:rPr>
        <w:t>RRCConnectionReconfiguration</w:t>
      </w:r>
      <w:proofErr w:type="spellEnd"/>
      <w:r w:rsidR="00AD43ED">
        <w:t xml:space="preserve"> message</w:t>
      </w:r>
      <w:r w:rsidR="0011161E">
        <w:t xml:space="preserve"> [3]</w:t>
      </w:r>
      <w:r w:rsidR="00AD43ED">
        <w:t xml:space="preserve">. </w:t>
      </w:r>
    </w:p>
    <w:p w14:paraId="176AF23E" w14:textId="7CDBF782" w:rsidR="000F38E4" w:rsidRDefault="00AD43ED" w:rsidP="00057F83">
      <w:r>
        <w:rPr>
          <w:noProof/>
        </w:rPr>
        <w:drawing>
          <wp:inline distT="0" distB="0" distL="0" distR="0" wp14:anchorId="6C1804C1" wp14:editId="373E0B9B">
            <wp:extent cx="6120765" cy="688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688975"/>
                    </a:xfrm>
                    <a:prstGeom prst="rect">
                      <a:avLst/>
                    </a:prstGeom>
                  </pic:spPr>
                </pic:pic>
              </a:graphicData>
            </a:graphic>
          </wp:inline>
        </w:drawing>
      </w:r>
      <w:r w:rsidR="00AE2CDB">
        <w:t xml:space="preserve"> </w:t>
      </w:r>
      <w:r w:rsidR="00940EBB">
        <w:t xml:space="preserve"> </w:t>
      </w:r>
    </w:p>
    <w:p w14:paraId="5B165DDE" w14:textId="3C0E5BF4" w:rsidR="000F38E4" w:rsidRDefault="00AD43ED" w:rsidP="00057F83">
      <w:r>
        <w:rPr>
          <w:rFonts w:hint="eastAsia"/>
        </w:rPr>
        <w:t>T</w:t>
      </w:r>
      <w:r>
        <w:t>he value</w:t>
      </w:r>
      <w:r w:rsidR="000F38E4">
        <w:t xml:space="preserve"> of the </w:t>
      </w:r>
      <w:proofErr w:type="spellStart"/>
      <w:r w:rsidR="000F38E4">
        <w:t>Scell</w:t>
      </w:r>
      <w:proofErr w:type="spellEnd"/>
      <w:r w:rsidR="000F38E4">
        <w:t xml:space="preserve"> index</w:t>
      </w:r>
      <w:r>
        <w:t xml:space="preserve"> is 1~7 for Rel-10 and 1~31 for Rel-13.</w:t>
      </w:r>
      <w:r w:rsidR="000F38E4">
        <w:t xml:space="preserve"> Then, in the third step, the RAN node actives the </w:t>
      </w:r>
      <w:proofErr w:type="spellStart"/>
      <w:r w:rsidR="000F38E4">
        <w:t>SCells</w:t>
      </w:r>
      <w:proofErr w:type="spellEnd"/>
      <w:r w:rsidR="000F38E4">
        <w:t xml:space="preserve"> by sending a MAC CE</w:t>
      </w:r>
      <w:r w:rsidR="0011161E">
        <w:t xml:space="preserve"> [4]</w:t>
      </w:r>
      <w:r w:rsidR="000F38E4">
        <w:t>. The MAC CE</w:t>
      </w:r>
      <w:r w:rsidR="001E0811">
        <w:t>s</w:t>
      </w:r>
      <w:r w:rsidR="000F38E4">
        <w:t xml:space="preserve"> used for </w:t>
      </w:r>
      <w:proofErr w:type="spellStart"/>
      <w:r w:rsidR="000F38E4">
        <w:t>SCell</w:t>
      </w:r>
      <w:proofErr w:type="spellEnd"/>
      <w:r w:rsidR="000F38E4">
        <w:t xml:space="preserve"> activation/deactivation ha</w:t>
      </w:r>
      <w:r w:rsidR="001E0811">
        <w:t>ve</w:t>
      </w:r>
      <w:r w:rsidR="000F38E4">
        <w:t xml:space="preserve"> the LCID 57</w:t>
      </w:r>
      <w:r w:rsidR="001E0811">
        <w:t xml:space="preserve"> or </w:t>
      </w:r>
      <w:r w:rsidR="000F38E4">
        <w:t>58 and ha</w:t>
      </w:r>
      <w:r w:rsidR="001E0811">
        <w:t>ve</w:t>
      </w:r>
      <w:r w:rsidR="000F38E4">
        <w:t xml:space="preserve"> the </w:t>
      </w:r>
      <w:r w:rsidR="001E0811">
        <w:t xml:space="preserve">structure showed in Figure 1. The MAC CE is 8-bit or 32-bit, each of which corresponds to the configured </w:t>
      </w:r>
      <w:proofErr w:type="spellStart"/>
      <w:r w:rsidR="001E0811">
        <w:t>Scell</w:t>
      </w:r>
      <w:proofErr w:type="spellEnd"/>
      <w:r w:rsidR="001E0811">
        <w:t xml:space="preserve"> index, i.e., </w:t>
      </w:r>
      <w:r w:rsidR="001E0811">
        <w:rPr>
          <w:lang w:eastAsia="ko-KR"/>
        </w:rPr>
        <w:t>t</w:t>
      </w:r>
      <w:r w:rsidR="001E0811" w:rsidRPr="003C0705">
        <w:rPr>
          <w:lang w:eastAsia="ko-KR"/>
        </w:rPr>
        <w:t>he C</w:t>
      </w:r>
      <w:r w:rsidR="001E0811" w:rsidRPr="003C0705">
        <w:rPr>
          <w:vertAlign w:val="subscript"/>
          <w:lang w:eastAsia="ko-KR"/>
        </w:rPr>
        <w:t>i</w:t>
      </w:r>
      <w:r w:rsidR="001E0811" w:rsidRPr="003C0705">
        <w:rPr>
          <w:lang w:eastAsia="ko-KR"/>
        </w:rPr>
        <w:t xml:space="preserve"> field is set to 1 to indicate that the </w:t>
      </w:r>
      <w:proofErr w:type="spellStart"/>
      <w:r w:rsidR="001E0811" w:rsidRPr="003C0705">
        <w:rPr>
          <w:lang w:eastAsia="ko-KR"/>
        </w:rPr>
        <w:t>SCell</w:t>
      </w:r>
      <w:proofErr w:type="spellEnd"/>
      <w:r w:rsidR="001E0811" w:rsidRPr="003C0705">
        <w:rPr>
          <w:lang w:eastAsia="ko-KR"/>
        </w:rPr>
        <w:t xml:space="preserve"> with </w:t>
      </w:r>
      <w:proofErr w:type="spellStart"/>
      <w:r w:rsidR="001E0811" w:rsidRPr="003C0705">
        <w:rPr>
          <w:i/>
          <w:lang w:eastAsia="ko-KR"/>
        </w:rPr>
        <w:t>SCellIndex</w:t>
      </w:r>
      <w:proofErr w:type="spellEnd"/>
      <w:r w:rsidR="001E0811" w:rsidRPr="003C0705">
        <w:rPr>
          <w:lang w:eastAsia="ko-KR"/>
        </w:rPr>
        <w:t xml:space="preserve"> i shall be activated</w:t>
      </w:r>
      <w:r w:rsidR="001E0811">
        <w:rPr>
          <w:lang w:eastAsia="ko-KR"/>
        </w:rPr>
        <w:t xml:space="preserve"> while</w:t>
      </w:r>
      <w:r w:rsidR="001E0811" w:rsidRPr="003C0705">
        <w:rPr>
          <w:lang w:eastAsia="ko-KR"/>
        </w:rPr>
        <w:t xml:space="preserve"> </w:t>
      </w:r>
      <w:r w:rsidR="001E0811">
        <w:rPr>
          <w:lang w:eastAsia="ko-KR"/>
        </w:rPr>
        <w:t>t</w:t>
      </w:r>
      <w:r w:rsidR="001E0811" w:rsidRPr="003C0705">
        <w:rPr>
          <w:lang w:eastAsia="ko-KR"/>
        </w:rPr>
        <w:t>he C</w:t>
      </w:r>
      <w:r w:rsidR="001E0811" w:rsidRPr="003C0705">
        <w:rPr>
          <w:vertAlign w:val="subscript"/>
          <w:lang w:eastAsia="ko-KR"/>
        </w:rPr>
        <w:t>i</w:t>
      </w:r>
      <w:r w:rsidR="001E0811" w:rsidRPr="003C0705">
        <w:rPr>
          <w:lang w:eastAsia="ko-KR"/>
        </w:rPr>
        <w:t xml:space="preserve"> field is set to 0 to indicate the </w:t>
      </w:r>
      <w:proofErr w:type="spellStart"/>
      <w:r w:rsidR="001E0811" w:rsidRPr="003C0705">
        <w:rPr>
          <w:lang w:eastAsia="ko-KR"/>
        </w:rPr>
        <w:t>SCell</w:t>
      </w:r>
      <w:proofErr w:type="spellEnd"/>
      <w:r w:rsidR="001E0811" w:rsidRPr="003C0705">
        <w:rPr>
          <w:lang w:eastAsia="ko-KR"/>
        </w:rPr>
        <w:t xml:space="preserve"> with </w:t>
      </w:r>
      <w:proofErr w:type="spellStart"/>
      <w:r w:rsidR="001E0811" w:rsidRPr="003C0705">
        <w:rPr>
          <w:i/>
          <w:lang w:eastAsia="ko-KR"/>
        </w:rPr>
        <w:t>SCellIndex</w:t>
      </w:r>
      <w:proofErr w:type="spellEnd"/>
      <w:r w:rsidR="001E0811" w:rsidRPr="003C0705">
        <w:rPr>
          <w:lang w:eastAsia="ko-KR"/>
        </w:rPr>
        <w:t xml:space="preserve"> i shall be deactivated</w:t>
      </w:r>
      <w:r w:rsidR="001E0811">
        <w:rPr>
          <w:lang w:eastAsia="ko-KR"/>
        </w:rPr>
        <w:t>.</w:t>
      </w:r>
      <w:r w:rsidR="001E0811">
        <w:t xml:space="preserve"> </w:t>
      </w:r>
    </w:p>
    <w:p w14:paraId="2907C6F6" w14:textId="0A9D46E5" w:rsidR="00AD43ED" w:rsidRDefault="000F38E4" w:rsidP="000F38E4">
      <w:pPr>
        <w:jc w:val="center"/>
      </w:pPr>
      <w:r>
        <w:rPr>
          <w:noProof/>
        </w:rPr>
        <w:drawing>
          <wp:inline distT="0" distB="0" distL="0" distR="0" wp14:anchorId="4DA74B91" wp14:editId="2C88CE9C">
            <wp:extent cx="4324350" cy="3190875"/>
            <wp:effectExtent l="19050" t="19050" r="19050" b="285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4350" cy="3190875"/>
                    </a:xfrm>
                    <a:prstGeom prst="rect">
                      <a:avLst/>
                    </a:prstGeom>
                    <a:ln>
                      <a:solidFill>
                        <a:schemeClr val="bg1">
                          <a:lumMod val="50000"/>
                        </a:schemeClr>
                      </a:solidFill>
                    </a:ln>
                  </pic:spPr>
                </pic:pic>
              </a:graphicData>
            </a:graphic>
          </wp:inline>
        </w:drawing>
      </w:r>
    </w:p>
    <w:p w14:paraId="1DB31EE7" w14:textId="65737D47" w:rsidR="000F38E4" w:rsidRDefault="000F38E4" w:rsidP="000F38E4">
      <w:pPr>
        <w:jc w:val="center"/>
      </w:pPr>
      <w:r>
        <w:rPr>
          <w:rFonts w:hint="eastAsia"/>
        </w:rPr>
        <w:t>F</w:t>
      </w:r>
      <w:r>
        <w:t xml:space="preserve">igure 1: </w:t>
      </w:r>
      <w:r w:rsidR="001E0811" w:rsidRPr="003C0705">
        <w:rPr>
          <w:noProof/>
          <w:lang w:eastAsia="ko-KR"/>
        </w:rPr>
        <w:t xml:space="preserve">SCell </w:t>
      </w:r>
      <w:r w:rsidR="001E0811" w:rsidRPr="003C0705">
        <w:rPr>
          <w:noProof/>
        </w:rPr>
        <w:t xml:space="preserve">Activation/Deactivation MAC </w:t>
      </w:r>
      <w:r w:rsidR="001E0811" w:rsidRPr="003C0705">
        <w:rPr>
          <w:noProof/>
          <w:lang w:eastAsia="ko-KR"/>
        </w:rPr>
        <w:t>CEs</w:t>
      </w:r>
      <w:r w:rsidR="001E0811">
        <w:rPr>
          <w:noProof/>
          <w:lang w:eastAsia="ko-KR"/>
        </w:rPr>
        <w:t>, the R field is the reserved bit</w:t>
      </w:r>
    </w:p>
    <w:p w14:paraId="117CEC5A" w14:textId="04BBB14C" w:rsidR="00057F83" w:rsidRDefault="00A90D72" w:rsidP="00057F83">
      <w:r>
        <w:t xml:space="preserve">The </w:t>
      </w:r>
      <w:r w:rsidR="00AE2CDB">
        <w:t>first two steps are</w:t>
      </w:r>
      <w:r>
        <w:t xml:space="preserve"> conducted using RRC messages, which is </w:t>
      </w:r>
      <w:r w:rsidR="00124321">
        <w:t xml:space="preserve">integrity protected and ciphered by PDCP. </w:t>
      </w:r>
      <w:r w:rsidR="001E0811">
        <w:t>In t</w:t>
      </w:r>
      <w:r w:rsidR="00124321">
        <w:t xml:space="preserve">he </w:t>
      </w:r>
      <w:r w:rsidR="001E0811">
        <w:t xml:space="preserve">third step, the MEC CE is unencrypted and is sent in plaintext. Therefore, </w:t>
      </w:r>
      <w:r w:rsidR="002720F8">
        <w:t>anyone</w:t>
      </w:r>
      <w:r w:rsidR="001E0811">
        <w:t xml:space="preserve"> who </w:t>
      </w:r>
      <w:r w:rsidR="003F5B44">
        <w:t xml:space="preserve">successfully </w:t>
      </w:r>
      <w:r w:rsidR="001E0811">
        <w:t xml:space="preserve">received the MAC CE can learn </w:t>
      </w:r>
      <w:r w:rsidR="002720F8">
        <w:t>how many bits with value “1” and “0”</w:t>
      </w:r>
      <w:r w:rsidR="002720F8">
        <w:rPr>
          <w:rFonts w:hint="eastAsia"/>
        </w:rPr>
        <w:t>.</w:t>
      </w:r>
      <w:r w:rsidR="002720F8">
        <w:t xml:space="preserve"> The adversary can even know that this MAC CE is used for activation/Deactivation from the LCID and thus deduce how many </w:t>
      </w:r>
      <w:proofErr w:type="spellStart"/>
      <w:r w:rsidR="002720F8">
        <w:t>SCell</w:t>
      </w:r>
      <w:proofErr w:type="spellEnd"/>
      <w:r w:rsidR="002720F8">
        <w:t xml:space="preserve"> is activated. However, the information of </w:t>
      </w:r>
      <w:proofErr w:type="spellStart"/>
      <w:r w:rsidR="002720F8">
        <w:t>detaild</w:t>
      </w:r>
      <w:proofErr w:type="spellEnd"/>
      <w:r w:rsidR="002720F8">
        <w:t xml:space="preserve"> configurations of the </w:t>
      </w:r>
      <w:proofErr w:type="spellStart"/>
      <w:r w:rsidR="002720F8">
        <w:t>Scells</w:t>
      </w:r>
      <w:proofErr w:type="spellEnd"/>
      <w:r w:rsidR="002720F8">
        <w:t>, e.g. the cell ID, cell quality and etc., are sent via encrypted RRC messages and cannot be understood by any adversary.</w:t>
      </w:r>
    </w:p>
    <w:p w14:paraId="0083EECC" w14:textId="355D97F1" w:rsidR="00057F83" w:rsidRPr="006020BC" w:rsidRDefault="008B261C" w:rsidP="008B261C">
      <w:pPr>
        <w:pStyle w:val="Observation"/>
      </w:pPr>
      <w:r w:rsidRPr="008B261C">
        <w:t xml:space="preserve">It’s difficult for the adversary to obtain the configuration of the </w:t>
      </w:r>
      <w:proofErr w:type="spellStart"/>
      <w:r w:rsidRPr="008B261C">
        <w:t>SCells</w:t>
      </w:r>
      <w:proofErr w:type="spellEnd"/>
      <w:r w:rsidRPr="008B261C">
        <w:t xml:space="preserve"> but can learn the number of activated </w:t>
      </w:r>
      <w:proofErr w:type="spellStart"/>
      <w:r w:rsidRPr="008B261C">
        <w:t>SCells</w:t>
      </w:r>
      <w:proofErr w:type="spellEnd"/>
      <w:r w:rsidRPr="008B261C">
        <w:t xml:space="preserve"> if the unencrypted MAC CE is successfully received by the adversary.</w:t>
      </w:r>
    </w:p>
    <w:p w14:paraId="75014A70" w14:textId="77777777" w:rsidR="002720F8" w:rsidRDefault="002720F8" w:rsidP="00057F83">
      <w:pPr>
        <w:rPr>
          <w:b/>
        </w:rPr>
      </w:pPr>
    </w:p>
    <w:p w14:paraId="5588604E" w14:textId="0AC7429D" w:rsidR="002720F8" w:rsidRDefault="002720F8" w:rsidP="00057F83">
      <w:pPr>
        <w:rPr>
          <w:b/>
        </w:rPr>
      </w:pPr>
      <w:r w:rsidRPr="002720F8">
        <w:rPr>
          <w:rFonts w:hint="eastAsia"/>
          <w:b/>
        </w:rPr>
        <w:t>2</w:t>
      </w:r>
      <w:r w:rsidRPr="002720F8">
        <w:rPr>
          <w:b/>
        </w:rPr>
        <w:t>.1.2 Receiving of MAC CE</w:t>
      </w:r>
      <w:r w:rsidR="00564106">
        <w:rPr>
          <w:b/>
        </w:rPr>
        <w:t>s</w:t>
      </w:r>
    </w:p>
    <w:p w14:paraId="4AD48B14" w14:textId="7515555D" w:rsidR="00534F0C" w:rsidRDefault="002720F8" w:rsidP="00057F83">
      <w:r>
        <w:t xml:space="preserve">The receiving </w:t>
      </w:r>
      <w:r w:rsidR="00534F0C">
        <w:t xml:space="preserve">parameters </w:t>
      </w:r>
      <w:r>
        <w:t xml:space="preserve">of </w:t>
      </w:r>
      <w:r w:rsidR="00534F0C">
        <w:t xml:space="preserve">PDSCH carrying the </w:t>
      </w:r>
      <w:r>
        <w:t>MAC CE by the UE</w:t>
      </w:r>
      <w:r w:rsidR="00534F0C">
        <w:t xml:space="preserve">, e.g. the time/frequency/spatial resources, the MCS, the TB size, </w:t>
      </w:r>
      <w:proofErr w:type="spellStart"/>
      <w:r w:rsidR="00534F0C">
        <w:t>etc</w:t>
      </w:r>
      <w:proofErr w:type="spellEnd"/>
      <w:r w:rsidR="00534F0C">
        <w:t>,</w:t>
      </w:r>
      <w:r>
        <w:t xml:space="preserve"> is </w:t>
      </w:r>
      <w:r w:rsidR="00534F0C">
        <w:t xml:space="preserve">indicated </w:t>
      </w:r>
      <w:r>
        <w:t>by the DCI</w:t>
      </w:r>
      <w:r w:rsidR="00564106">
        <w:t xml:space="preserve">. </w:t>
      </w:r>
      <w:r w:rsidR="00534F0C">
        <w:t xml:space="preserve">The DCI is transferred in the PDCCH, whose parameters are within the UE-specific physical channel configurations, provided by the dedicated radio resource configurations that are sent to UE via </w:t>
      </w:r>
      <w:proofErr w:type="spellStart"/>
      <w:r w:rsidR="00534F0C" w:rsidRPr="00B47CAB">
        <w:rPr>
          <w:i/>
        </w:rPr>
        <w:t>RRCConnectionReconfiguration</w:t>
      </w:r>
      <w:proofErr w:type="spellEnd"/>
      <w:r w:rsidR="00534F0C">
        <w:t xml:space="preserve"> message,</w:t>
      </w:r>
      <w:r w:rsidR="00534F0C" w:rsidRPr="00534F0C">
        <w:t xml:space="preserve"> </w:t>
      </w:r>
      <w:r w:rsidR="00534F0C">
        <w:t xml:space="preserve">which is integrity protected and ciphered by PDCP. This information can only be understood by the dedicated UE. Thus, any unauthorized receiver would not be able to understand the parameters of the PDCCH. Without the UE specific PDCCH information, the receiver cannot receive the DCI, which indicates where to receive MAC CE. </w:t>
      </w:r>
      <w:r w:rsidR="00BD6583">
        <w:t>Therefore, it would be hard for the adversary to successfully receive the MAC CE.</w:t>
      </w:r>
    </w:p>
    <w:p w14:paraId="4D91A5A5" w14:textId="094427E6" w:rsidR="002720F8" w:rsidRDefault="00534F0C" w:rsidP="00057F83">
      <w:r>
        <w:t>.</w:t>
      </w:r>
    </w:p>
    <w:p w14:paraId="06C87FCE" w14:textId="6B45F001" w:rsidR="00B47CAB" w:rsidRDefault="00B47CAB" w:rsidP="00057F83"/>
    <w:p w14:paraId="2877705F" w14:textId="3EF66E8E" w:rsidR="00564106" w:rsidRDefault="00FD0DE5" w:rsidP="00FD0DE5">
      <w:pPr>
        <w:pStyle w:val="Observation"/>
      </w:pPr>
      <w:r>
        <w:lastRenderedPageBreak/>
        <w:t xml:space="preserve">It would be </w:t>
      </w:r>
      <w:r w:rsidR="003F6680">
        <w:t>hard</w:t>
      </w:r>
      <w:r>
        <w:t xml:space="preserve"> for the adversary to receive the MAC CE, because the parameter</w:t>
      </w:r>
      <w:r w:rsidR="003F6680">
        <w:t>s</w:t>
      </w:r>
      <w:r>
        <w:t xml:space="preserve"> of the PDSCH carrying MAC CE is </w:t>
      </w:r>
      <w:r w:rsidR="00B85DB0">
        <w:t xml:space="preserve">indicated </w:t>
      </w:r>
      <w:r w:rsidR="003F6680">
        <w:t xml:space="preserve">in </w:t>
      </w:r>
      <w:r w:rsidR="00534F0C">
        <w:t>PDCCH</w:t>
      </w:r>
      <w:r w:rsidR="003F6680">
        <w:t xml:space="preserve">, which is </w:t>
      </w:r>
      <w:r>
        <w:t>UE-specific information and sent to UE via encrypted RRC message.</w:t>
      </w:r>
    </w:p>
    <w:p w14:paraId="1C653C80" w14:textId="47E9F942" w:rsidR="0011161E" w:rsidRDefault="0011161E" w:rsidP="0011161E">
      <w:pPr>
        <w:pStyle w:val="2"/>
      </w:pPr>
      <w:r>
        <w:t>UE temporary ID</w:t>
      </w:r>
    </w:p>
    <w:p w14:paraId="2A14D4D8" w14:textId="3FBF1D8A" w:rsidR="0011161E" w:rsidRDefault="0011161E" w:rsidP="0011161E">
      <w:pPr>
        <w:pStyle w:val="Observation"/>
        <w:numPr>
          <w:ilvl w:val="0"/>
          <w:numId w:val="0"/>
        </w:numPr>
        <w:rPr>
          <w:b w:val="0"/>
        </w:rPr>
      </w:pPr>
      <w:r w:rsidRPr="0011161E">
        <w:rPr>
          <w:b w:val="0"/>
        </w:rPr>
        <w:t xml:space="preserve">Adversary needs to acquire the UE’s ID to match the walking path information. The IDs that the adversary can acquire through the air interface is the UE’s RNTI, which is </w:t>
      </w:r>
      <w:r w:rsidR="00743C38">
        <w:rPr>
          <w:b w:val="0"/>
        </w:rPr>
        <w:t xml:space="preserve">a temporary ID </w:t>
      </w:r>
      <w:r w:rsidRPr="0011161E">
        <w:rPr>
          <w:b w:val="0"/>
        </w:rPr>
        <w:t xml:space="preserve">assigned in message 2 of the initial access procedure and is un-encrypted. </w:t>
      </w:r>
      <w:r w:rsidR="00743C38">
        <w:rPr>
          <w:b w:val="0"/>
        </w:rPr>
        <w:t>This ID is also used for scrambling the PDSCH payload. Thus, even</w:t>
      </w:r>
      <w:r w:rsidRPr="0011161E">
        <w:rPr>
          <w:b w:val="0"/>
        </w:rPr>
        <w:t xml:space="preserve"> an adversary receive</w:t>
      </w:r>
      <w:r w:rsidR="00FB4A80">
        <w:rPr>
          <w:b w:val="0"/>
        </w:rPr>
        <w:t>d</w:t>
      </w:r>
      <w:r w:rsidRPr="0011161E">
        <w:rPr>
          <w:b w:val="0"/>
        </w:rPr>
        <w:t xml:space="preserve"> the </w:t>
      </w:r>
      <w:proofErr w:type="spellStart"/>
      <w:r w:rsidR="00FB4A80">
        <w:rPr>
          <w:b w:val="0"/>
        </w:rPr>
        <w:t>the</w:t>
      </w:r>
      <w:proofErr w:type="spellEnd"/>
      <w:r w:rsidR="00FB4A80">
        <w:rPr>
          <w:b w:val="0"/>
        </w:rPr>
        <w:t xml:space="preserve"> unencrypted PDSCH bits</w:t>
      </w:r>
      <w:r w:rsidRPr="0011161E">
        <w:rPr>
          <w:b w:val="0"/>
        </w:rPr>
        <w:t xml:space="preserve"> without the parameter information of the PDSCH, it needs to use the RNTI to descramble every message sent from the RAN node</w:t>
      </w:r>
      <w:r w:rsidR="00FB4A80">
        <w:rPr>
          <w:b w:val="0"/>
        </w:rPr>
        <w:t xml:space="preserve"> to identify the </w:t>
      </w:r>
      <w:proofErr w:type="spellStart"/>
      <w:r w:rsidR="00FB4A80" w:rsidRPr="00FB4A80">
        <w:rPr>
          <w:b w:val="0"/>
        </w:rPr>
        <w:t>Scell</w:t>
      </w:r>
      <w:proofErr w:type="spellEnd"/>
      <w:r w:rsidR="00FB4A80" w:rsidRPr="00FB4A80">
        <w:rPr>
          <w:b w:val="0"/>
        </w:rPr>
        <w:t xml:space="preserve"> Activation/Deactivation MAC CE</w:t>
      </w:r>
      <w:r w:rsidRPr="0011161E">
        <w:rPr>
          <w:b w:val="0"/>
        </w:rPr>
        <w:t>. This is highly complex and could rarely success to receive the MAC CE expected by the adversaries.</w:t>
      </w:r>
    </w:p>
    <w:p w14:paraId="760C45B2" w14:textId="21DD1818" w:rsidR="0011161E" w:rsidRDefault="0011161E" w:rsidP="0011161E">
      <w:pPr>
        <w:pStyle w:val="Observation"/>
        <w:numPr>
          <w:ilvl w:val="0"/>
          <w:numId w:val="0"/>
        </w:numPr>
        <w:rPr>
          <w:b w:val="0"/>
        </w:rPr>
      </w:pPr>
      <w:r>
        <w:rPr>
          <w:b w:val="0"/>
        </w:rPr>
        <w:t xml:space="preserve">Additionally, the SLIC attack need to know a </w:t>
      </w:r>
      <w:r w:rsidR="00534F0C">
        <w:rPr>
          <w:b w:val="0"/>
        </w:rPr>
        <w:t xml:space="preserve">series </w:t>
      </w:r>
      <w:r>
        <w:rPr>
          <w:b w:val="0"/>
        </w:rPr>
        <w:t xml:space="preserve">of the number information of the </w:t>
      </w:r>
      <w:proofErr w:type="spellStart"/>
      <w:r>
        <w:rPr>
          <w:b w:val="0"/>
        </w:rPr>
        <w:t>SCells</w:t>
      </w:r>
      <w:proofErr w:type="spellEnd"/>
      <w:r>
        <w:rPr>
          <w:b w:val="0"/>
        </w:rPr>
        <w:t>. During this time, the UE may have already moved to another cell and the UE ID would be changed when handover. The adversary would have no idea for the updated UE ID and would not be able to receive the MAC CE anymore.</w:t>
      </w:r>
    </w:p>
    <w:p w14:paraId="6A6CF98F" w14:textId="5A8C8483" w:rsidR="0011161E" w:rsidRPr="0011161E" w:rsidRDefault="0011161E" w:rsidP="0024655B">
      <w:pPr>
        <w:pStyle w:val="Observation"/>
      </w:pPr>
      <w:r>
        <w:t xml:space="preserve">The adversary will not be able to </w:t>
      </w:r>
      <w:r w:rsidR="0024655B">
        <w:t xml:space="preserve">know the UE ID after UE move to another cell and will not be able to receive any PDSCH. </w:t>
      </w:r>
    </w:p>
    <w:p w14:paraId="14F63B06" w14:textId="1010A21D" w:rsidR="004614FE" w:rsidRPr="004614FE" w:rsidRDefault="003F6680" w:rsidP="00FC69B9">
      <w:pPr>
        <w:pStyle w:val="2"/>
      </w:pPr>
      <w:r>
        <w:t>Discussion</w:t>
      </w:r>
    </w:p>
    <w:p w14:paraId="511BD5B4" w14:textId="43E74830" w:rsidR="00E96357" w:rsidRDefault="0011161E" w:rsidP="00804BA4">
      <w:pPr>
        <w:rPr>
          <w:lang w:val="en-GB"/>
        </w:rPr>
      </w:pPr>
      <w:r>
        <w:rPr>
          <w:lang w:val="en-GB"/>
        </w:rPr>
        <w:t xml:space="preserve">An adversary needs to receive a series MAC CE to </w:t>
      </w:r>
      <w:r w:rsidR="0024655B">
        <w:rPr>
          <w:lang w:val="en-GB"/>
        </w:rPr>
        <w:t xml:space="preserve">construct the side channel measurement to perform the SLIC attack. According to the discussion above, an unauthorized receiver cannot understand the MAC CE for the </w:t>
      </w:r>
      <w:proofErr w:type="spellStart"/>
      <w:r w:rsidR="0024655B">
        <w:rPr>
          <w:lang w:val="en-GB"/>
        </w:rPr>
        <w:t>SCell</w:t>
      </w:r>
      <w:proofErr w:type="spellEnd"/>
      <w:r w:rsidR="0024655B" w:rsidRPr="0024655B">
        <w:rPr>
          <w:lang w:val="en-GB"/>
        </w:rPr>
        <w:t xml:space="preserve"> </w:t>
      </w:r>
      <w:r w:rsidR="0024655B" w:rsidRPr="0011161E">
        <w:rPr>
          <w:lang w:val="en-GB"/>
        </w:rPr>
        <w:t>Activation/Deactivation</w:t>
      </w:r>
      <w:r w:rsidR="0024655B">
        <w:rPr>
          <w:lang w:val="en-GB"/>
        </w:rPr>
        <w:t xml:space="preserve">. </w:t>
      </w:r>
      <w:r w:rsidR="00E96357">
        <w:rPr>
          <w:lang w:val="en-GB"/>
        </w:rPr>
        <w:t xml:space="preserve">Additionally, the SLIC attack assume that a UE will be configured the same/similar number of </w:t>
      </w:r>
      <w:proofErr w:type="spellStart"/>
      <w:r w:rsidR="00E96357">
        <w:rPr>
          <w:lang w:val="en-GB"/>
        </w:rPr>
        <w:t>Scells</w:t>
      </w:r>
      <w:proofErr w:type="spellEnd"/>
      <w:r w:rsidR="00E96357">
        <w:rPr>
          <w:lang w:val="en-GB"/>
        </w:rPr>
        <w:t xml:space="preserve"> at the same location. This may not true as the number of </w:t>
      </w:r>
      <w:proofErr w:type="spellStart"/>
      <w:r w:rsidR="00E96357">
        <w:rPr>
          <w:lang w:val="en-GB"/>
        </w:rPr>
        <w:t>SCells</w:t>
      </w:r>
      <w:proofErr w:type="spellEnd"/>
      <w:r w:rsidR="00E96357">
        <w:rPr>
          <w:lang w:val="en-GB"/>
        </w:rPr>
        <w:t xml:space="preserve"> is not only related to the UE location (cell quality), but also related to the data service </w:t>
      </w:r>
      <w:r w:rsidR="002041A9">
        <w:rPr>
          <w:lang w:val="en-GB"/>
        </w:rPr>
        <w:t xml:space="preserve">type </w:t>
      </w:r>
      <w:r w:rsidR="00E96357">
        <w:rPr>
          <w:lang w:val="en-GB"/>
        </w:rPr>
        <w:t xml:space="preserve">of the UE. The </w:t>
      </w:r>
      <w:proofErr w:type="spellStart"/>
      <w:r w:rsidR="00E96357">
        <w:rPr>
          <w:lang w:val="en-GB"/>
        </w:rPr>
        <w:t>later</w:t>
      </w:r>
      <w:proofErr w:type="spellEnd"/>
      <w:r w:rsidR="00E96357">
        <w:rPr>
          <w:lang w:val="en-GB"/>
        </w:rPr>
        <w:t xml:space="preserve"> is not directly related to the location. Thus, an adversary may not be able to obtain similar side channel measurements at the same </w:t>
      </w:r>
      <w:r w:rsidR="008C2325">
        <w:rPr>
          <w:lang w:val="en-GB"/>
        </w:rPr>
        <w:t>walking path</w:t>
      </w:r>
      <w:r w:rsidR="00E96357">
        <w:rPr>
          <w:lang w:val="en-GB"/>
        </w:rPr>
        <w:t>.</w:t>
      </w:r>
    </w:p>
    <w:p w14:paraId="6B2C5FED" w14:textId="674C7483" w:rsidR="00397BF0" w:rsidRDefault="00397BF0" w:rsidP="0074749E">
      <w:pPr>
        <w:pStyle w:val="Observation"/>
      </w:pPr>
      <w:r>
        <w:t xml:space="preserve">The numbers of </w:t>
      </w:r>
      <w:proofErr w:type="spellStart"/>
      <w:r>
        <w:t>SCells</w:t>
      </w:r>
      <w:proofErr w:type="spellEnd"/>
      <w:r>
        <w:t xml:space="preserve"> configured for different UEs at the same location may be different, because the number is not only related to the UE location (cell quality), but also related to the data service</w:t>
      </w:r>
      <w:r w:rsidR="002041A9">
        <w:t xml:space="preserve"> type</w:t>
      </w:r>
      <w:r>
        <w:t xml:space="preserve"> of the UE.</w:t>
      </w:r>
    </w:p>
    <w:p w14:paraId="27FB3E18" w14:textId="33E249CF" w:rsidR="0011161E" w:rsidRDefault="0011161E" w:rsidP="00804BA4">
      <w:pPr>
        <w:rPr>
          <w:lang w:val="en-GB"/>
        </w:rPr>
      </w:pPr>
      <w:r>
        <w:rPr>
          <w:lang w:val="en-GB"/>
        </w:rPr>
        <w:t xml:space="preserve">To summarize, the </w:t>
      </w:r>
      <w:r>
        <w:rPr>
          <w:rFonts w:hint="eastAsia"/>
          <w:lang w:val="en-GB"/>
        </w:rPr>
        <w:t>a</w:t>
      </w:r>
      <w:r>
        <w:rPr>
          <w:lang w:val="en-GB"/>
        </w:rPr>
        <w:t xml:space="preserve">dversary can </w:t>
      </w:r>
      <w:r w:rsidR="0024655B" w:rsidRPr="0024655B">
        <w:rPr>
          <w:lang w:val="en-GB"/>
        </w:rPr>
        <w:t xml:space="preserve">hardly acquire the desired information for SLIC attack via receiving the </w:t>
      </w:r>
      <w:proofErr w:type="spellStart"/>
      <w:r w:rsidR="0024655B" w:rsidRPr="0024655B">
        <w:rPr>
          <w:lang w:val="en-GB"/>
        </w:rPr>
        <w:t>Scell</w:t>
      </w:r>
      <w:proofErr w:type="spellEnd"/>
      <w:r w:rsidR="0024655B" w:rsidRPr="0024655B">
        <w:rPr>
          <w:lang w:val="en-GB"/>
        </w:rPr>
        <w:t xml:space="preserve"> Activation/Deactivation MAC CE.</w:t>
      </w:r>
    </w:p>
    <w:p w14:paraId="59D09EB7" w14:textId="21863C47" w:rsidR="00DE7AE6" w:rsidRPr="0011161E" w:rsidRDefault="00DE7AE6" w:rsidP="00804BA4">
      <w:pPr>
        <w:rPr>
          <w:rFonts w:cs="Arial"/>
          <w:b/>
        </w:rPr>
      </w:pPr>
      <w:r w:rsidRPr="0011161E">
        <w:rPr>
          <w:b/>
          <w:lang w:val="en-GB"/>
        </w:rPr>
        <w:t>Proposal</w:t>
      </w:r>
      <w:r w:rsidRPr="0011161E">
        <w:rPr>
          <w:rFonts w:hint="eastAsia"/>
          <w:b/>
          <w:lang w:val="en-GB"/>
        </w:rPr>
        <w:t>:</w:t>
      </w:r>
      <w:r w:rsidRPr="0011161E">
        <w:rPr>
          <w:b/>
          <w:lang w:val="en-GB"/>
        </w:rPr>
        <w:t xml:space="preserve"> RAN2 to </w:t>
      </w:r>
      <w:r w:rsidR="00FC0BF6">
        <w:rPr>
          <w:b/>
          <w:lang w:val="en-GB"/>
        </w:rPr>
        <w:t>confirm</w:t>
      </w:r>
      <w:r w:rsidRPr="0011161E">
        <w:rPr>
          <w:b/>
          <w:lang w:val="en-GB"/>
        </w:rPr>
        <w:t xml:space="preserve"> that the adversary can hardly</w:t>
      </w:r>
      <w:r w:rsidR="0024655B">
        <w:rPr>
          <w:b/>
          <w:lang w:val="en-GB"/>
        </w:rPr>
        <w:t xml:space="preserve"> acquire the desired information for SLIC attack</w:t>
      </w:r>
      <w:r w:rsidRPr="0011161E">
        <w:rPr>
          <w:b/>
        </w:rPr>
        <w:t xml:space="preserve"> </w:t>
      </w:r>
      <w:r w:rsidR="008201BD">
        <w:rPr>
          <w:b/>
        </w:rPr>
        <w:t>by intercepting</w:t>
      </w:r>
      <w:r w:rsidR="0024655B">
        <w:rPr>
          <w:b/>
        </w:rPr>
        <w:t xml:space="preserve"> </w:t>
      </w:r>
      <w:r w:rsidRPr="0011161E">
        <w:rPr>
          <w:b/>
        </w:rPr>
        <w:t xml:space="preserve">the </w:t>
      </w:r>
      <w:proofErr w:type="spellStart"/>
      <w:r w:rsidRPr="0011161E">
        <w:rPr>
          <w:b/>
        </w:rPr>
        <w:t>S</w:t>
      </w:r>
      <w:r w:rsidR="00070767">
        <w:rPr>
          <w:b/>
        </w:rPr>
        <w:t>C</w:t>
      </w:r>
      <w:r w:rsidRPr="0011161E">
        <w:rPr>
          <w:b/>
        </w:rPr>
        <w:t>ell</w:t>
      </w:r>
      <w:proofErr w:type="spellEnd"/>
      <w:r w:rsidRPr="0011161E">
        <w:rPr>
          <w:b/>
        </w:rPr>
        <w:t xml:space="preserve"> Activation/Deactivation MAC CE.</w:t>
      </w:r>
    </w:p>
    <w:p w14:paraId="22CF553E" w14:textId="1233E47C" w:rsidR="0036088C" w:rsidRPr="000A4B61" w:rsidRDefault="0036088C" w:rsidP="0036088C"/>
    <w:p w14:paraId="0705FAA7" w14:textId="77777777" w:rsidR="00955170" w:rsidRPr="00364C5E" w:rsidRDefault="00955170" w:rsidP="00955170">
      <w:pPr>
        <w:pStyle w:val="1"/>
      </w:pPr>
      <w:r w:rsidRPr="00CE0424">
        <w:t>Conclusion</w:t>
      </w:r>
    </w:p>
    <w:p w14:paraId="0B6D9075" w14:textId="17719E67" w:rsidR="000E1305" w:rsidRDefault="002841C4" w:rsidP="007E4D88">
      <w:pPr>
        <w:pStyle w:val="ab"/>
      </w:pPr>
      <w:r>
        <w:t xml:space="preserve">Base on the </w:t>
      </w:r>
      <w:r w:rsidR="006065CC">
        <w:t xml:space="preserve">above </w:t>
      </w:r>
      <w:r>
        <w:t>analysis</w:t>
      </w:r>
      <w:r w:rsidR="006065CC">
        <w:t xml:space="preserve"> and discussion</w:t>
      </w:r>
      <w:r>
        <w:t>, w</w:t>
      </w:r>
      <w:r w:rsidR="00955170">
        <w:t xml:space="preserve">e </w:t>
      </w:r>
      <w:r w:rsidR="00436441">
        <w:t xml:space="preserve">have the following </w:t>
      </w:r>
      <w:r w:rsidR="007D0648">
        <w:t xml:space="preserve">observation and </w:t>
      </w:r>
      <w:r w:rsidR="00436441">
        <w:t>proposals</w:t>
      </w:r>
      <w:r w:rsidR="00955170" w:rsidRPr="00CE0424">
        <w:t>:</w:t>
      </w:r>
    </w:p>
    <w:p w14:paraId="00717AEE" w14:textId="68975A75" w:rsidR="00664F4C" w:rsidRPr="006020BC" w:rsidRDefault="00664F4C" w:rsidP="00664F4C">
      <w:pPr>
        <w:pStyle w:val="Observation"/>
        <w:numPr>
          <w:ilvl w:val="0"/>
          <w:numId w:val="59"/>
        </w:numPr>
      </w:pPr>
      <w:r>
        <w:t xml:space="preserve">The adversary cannot understand the configuration of the </w:t>
      </w:r>
      <w:proofErr w:type="spellStart"/>
      <w:r>
        <w:t>SCells</w:t>
      </w:r>
      <w:proofErr w:type="spellEnd"/>
      <w:r>
        <w:t xml:space="preserve"> but can learn the number of activated </w:t>
      </w:r>
      <w:proofErr w:type="spellStart"/>
      <w:r>
        <w:t>SCells</w:t>
      </w:r>
      <w:proofErr w:type="spellEnd"/>
      <w:r>
        <w:t xml:space="preserve"> if the unencrypted MAC CE is</w:t>
      </w:r>
      <w:r w:rsidR="000E0AA4">
        <w:t xml:space="preserve"> successfully</w:t>
      </w:r>
      <w:r>
        <w:t xml:space="preserve"> received by the adversary.</w:t>
      </w:r>
    </w:p>
    <w:p w14:paraId="1DECEE44" w14:textId="2FAC5BA3" w:rsidR="00664F4C" w:rsidRDefault="00664F4C" w:rsidP="00664F4C">
      <w:pPr>
        <w:pStyle w:val="Observation"/>
        <w:numPr>
          <w:ilvl w:val="0"/>
          <w:numId w:val="59"/>
        </w:numPr>
      </w:pPr>
      <w:r>
        <w:t xml:space="preserve">It would be hard for the adversary to receive the MAC CE, because the parameters of the PDSCH carrying MAC CE is </w:t>
      </w:r>
      <w:r w:rsidR="00DC29E1">
        <w:t xml:space="preserve">indicated </w:t>
      </w:r>
      <w:r>
        <w:t>in P</w:t>
      </w:r>
      <w:r w:rsidR="00E506C5">
        <w:t>D</w:t>
      </w:r>
      <w:r>
        <w:t>CCH, which is UE-specific information and sent to UE via encrypted RRC message.</w:t>
      </w:r>
    </w:p>
    <w:p w14:paraId="54B9E2F2" w14:textId="77777777" w:rsidR="00664F4C" w:rsidRDefault="00664F4C" w:rsidP="00664F4C">
      <w:pPr>
        <w:pStyle w:val="Observation"/>
        <w:numPr>
          <w:ilvl w:val="0"/>
          <w:numId w:val="59"/>
        </w:numPr>
      </w:pPr>
      <w:r>
        <w:t xml:space="preserve">The adversary will not be able to know the UE ID after UE move to another cell and will not be able to receive any PDSCH. </w:t>
      </w:r>
    </w:p>
    <w:p w14:paraId="6F4DE509" w14:textId="0159E35B" w:rsidR="00397BF0" w:rsidRPr="0011161E" w:rsidRDefault="00397BF0" w:rsidP="00397BF0">
      <w:pPr>
        <w:pStyle w:val="Observation"/>
        <w:numPr>
          <w:ilvl w:val="0"/>
          <w:numId w:val="59"/>
        </w:numPr>
      </w:pPr>
      <w:r>
        <w:t xml:space="preserve">The numbers of </w:t>
      </w:r>
      <w:proofErr w:type="spellStart"/>
      <w:r>
        <w:t>SCells</w:t>
      </w:r>
      <w:proofErr w:type="spellEnd"/>
      <w:r>
        <w:t xml:space="preserve"> configured for different UEs at the same location may be different, because the number is not only related to the UE location (cell quality), but also related to the data service </w:t>
      </w:r>
      <w:r w:rsidR="002041A9">
        <w:t xml:space="preserve">type </w:t>
      </w:r>
      <w:r>
        <w:t>of the UE.</w:t>
      </w:r>
    </w:p>
    <w:p w14:paraId="5D97E0FC" w14:textId="724F376B" w:rsidR="009809E4" w:rsidRPr="009809E4" w:rsidRDefault="009809E4" w:rsidP="00FB4CAD">
      <w:pPr>
        <w:rPr>
          <w:rFonts w:eastAsiaTheme="minorEastAsia"/>
        </w:rPr>
      </w:pPr>
      <w:r w:rsidRPr="0011161E">
        <w:rPr>
          <w:b/>
          <w:lang w:val="en-GB"/>
        </w:rPr>
        <w:t>Proposal</w:t>
      </w:r>
      <w:r w:rsidRPr="0011161E">
        <w:rPr>
          <w:rFonts w:hint="eastAsia"/>
          <w:b/>
          <w:lang w:val="en-GB"/>
        </w:rPr>
        <w:t>:</w:t>
      </w:r>
      <w:r w:rsidRPr="0011161E">
        <w:rPr>
          <w:b/>
          <w:lang w:val="en-GB"/>
        </w:rPr>
        <w:t xml:space="preserve"> RAN2 to </w:t>
      </w:r>
      <w:r>
        <w:rPr>
          <w:b/>
          <w:lang w:val="en-GB"/>
        </w:rPr>
        <w:t>confirm</w:t>
      </w:r>
      <w:r w:rsidRPr="0011161E">
        <w:rPr>
          <w:b/>
          <w:lang w:val="en-GB"/>
        </w:rPr>
        <w:t xml:space="preserve"> that the adversary can hardly</w:t>
      </w:r>
      <w:r>
        <w:rPr>
          <w:b/>
          <w:lang w:val="en-GB"/>
        </w:rPr>
        <w:t xml:space="preserve"> acquire the desired information for SLIC attack</w:t>
      </w:r>
      <w:r w:rsidRPr="0011161E">
        <w:rPr>
          <w:b/>
        </w:rPr>
        <w:t xml:space="preserve"> </w:t>
      </w:r>
      <w:r>
        <w:rPr>
          <w:b/>
        </w:rPr>
        <w:t xml:space="preserve">by intercepting </w:t>
      </w:r>
      <w:r w:rsidRPr="0011161E">
        <w:rPr>
          <w:b/>
        </w:rPr>
        <w:t xml:space="preserve">the </w:t>
      </w:r>
      <w:proofErr w:type="spellStart"/>
      <w:r w:rsidRPr="0011161E">
        <w:rPr>
          <w:b/>
        </w:rPr>
        <w:t>S</w:t>
      </w:r>
      <w:r>
        <w:rPr>
          <w:b/>
        </w:rPr>
        <w:t>C</w:t>
      </w:r>
      <w:r w:rsidRPr="0011161E">
        <w:rPr>
          <w:b/>
        </w:rPr>
        <w:t>ell</w:t>
      </w:r>
      <w:proofErr w:type="spellEnd"/>
      <w:r w:rsidRPr="0011161E">
        <w:rPr>
          <w:b/>
        </w:rPr>
        <w:t xml:space="preserve"> Activation/Deactivation MAC CE.</w:t>
      </w:r>
    </w:p>
    <w:p w14:paraId="2AF2FDD3" w14:textId="56E7D245" w:rsidR="000E1305" w:rsidRDefault="002620D5" w:rsidP="000E1305">
      <w:pPr>
        <w:pStyle w:val="1"/>
        <w:numPr>
          <w:ilvl w:val="0"/>
          <w:numId w:val="0"/>
        </w:numPr>
        <w:ind w:left="432" w:hanging="432"/>
      </w:pPr>
      <w:r>
        <w:lastRenderedPageBreak/>
        <w:t xml:space="preserve">4 </w:t>
      </w:r>
      <w:r w:rsidR="000E1305" w:rsidRPr="00CF195E">
        <w:t>References</w:t>
      </w:r>
    </w:p>
    <w:p w14:paraId="12AED277" w14:textId="6AA2BC73" w:rsidR="002620D5" w:rsidRPr="002620D5" w:rsidRDefault="00CC52D1" w:rsidP="001B4FD5">
      <w:pPr>
        <w:pStyle w:val="af8"/>
        <w:numPr>
          <w:ilvl w:val="0"/>
          <w:numId w:val="39"/>
        </w:numPr>
        <w:rPr>
          <w:rFonts w:ascii="Arial" w:hAnsi="Arial" w:cs="Arial"/>
          <w:kern w:val="2"/>
          <w:szCs w:val="20"/>
          <w:lang w:eastAsia="zh-CN"/>
        </w:rPr>
      </w:pPr>
      <w:bookmarkStart w:id="1" w:name="_Ref6936063"/>
      <w:bookmarkStart w:id="2" w:name="_Ref54167001"/>
      <w:r>
        <w:rPr>
          <w:rFonts w:ascii="Arial" w:hAnsi="Arial" w:cs="Arial"/>
          <w:kern w:val="2"/>
          <w:sz w:val="20"/>
          <w:szCs w:val="20"/>
          <w:lang w:val="en-US" w:eastAsia="zh-CN"/>
        </w:rPr>
        <w:t>R2-2100003</w:t>
      </w:r>
      <w:r w:rsidR="005809B2">
        <w:rPr>
          <w:rFonts w:ascii="Arial" w:hAnsi="Arial" w:cs="Arial"/>
          <w:kern w:val="2"/>
          <w:sz w:val="20"/>
          <w:szCs w:val="20"/>
          <w:lang w:val="en-US" w:eastAsia="zh-CN"/>
        </w:rPr>
        <w:t xml:space="preserve">, </w:t>
      </w:r>
      <w:r w:rsidR="002620D5" w:rsidRPr="002620D5">
        <w:rPr>
          <w:rFonts w:ascii="Arial" w:hAnsi="Arial" w:cs="Arial"/>
          <w:kern w:val="2"/>
          <w:sz w:val="20"/>
          <w:szCs w:val="20"/>
          <w:lang w:val="en-US" w:eastAsia="zh-CN"/>
        </w:rPr>
        <w:t>User location identification from Carrier Aggregation secondary cell activation messages (FSAG Doc 88_009; contact: GSMA)</w:t>
      </w:r>
    </w:p>
    <w:p w14:paraId="22F77042" w14:textId="57CCD21B" w:rsidR="001B4FD5" w:rsidRPr="001B4FD5" w:rsidRDefault="002D656D" w:rsidP="001B4FD5">
      <w:pPr>
        <w:pStyle w:val="af8"/>
        <w:numPr>
          <w:ilvl w:val="0"/>
          <w:numId w:val="39"/>
        </w:numPr>
        <w:rPr>
          <w:rStyle w:val="af"/>
          <w:rFonts w:ascii="Arial" w:hAnsi="Arial" w:cs="Arial"/>
          <w:color w:val="auto"/>
          <w:kern w:val="2"/>
          <w:szCs w:val="20"/>
          <w:u w:val="none"/>
          <w:lang w:eastAsia="zh-CN"/>
        </w:rPr>
      </w:pPr>
      <w:hyperlink r:id="rId11" w:history="1">
        <w:r w:rsidR="001B4FD5" w:rsidRPr="007659E4">
          <w:rPr>
            <w:rStyle w:val="af"/>
          </w:rPr>
          <w:t>https://www.usenix.org/conference/usenixsecurity21/presentation/lakshmanan</w:t>
        </w:r>
      </w:hyperlink>
    </w:p>
    <w:bookmarkEnd w:id="1"/>
    <w:bookmarkEnd w:id="2"/>
    <w:p w14:paraId="358016C7" w14:textId="06E8676E" w:rsidR="00C61B50" w:rsidRPr="0011161E" w:rsidRDefault="0011161E" w:rsidP="001B4FD5">
      <w:pPr>
        <w:pStyle w:val="af8"/>
        <w:numPr>
          <w:ilvl w:val="0"/>
          <w:numId w:val="39"/>
        </w:numPr>
        <w:rPr>
          <w:rFonts w:ascii="Arial" w:hAnsi="Arial" w:cs="Arial"/>
          <w:kern w:val="2"/>
          <w:szCs w:val="20"/>
          <w:lang w:eastAsia="zh-CN"/>
        </w:rPr>
      </w:pPr>
      <w:r>
        <w:rPr>
          <w:rFonts w:ascii="Arial" w:hAnsi="Arial" w:cs="Arial"/>
          <w:kern w:val="2"/>
          <w:sz w:val="20"/>
          <w:szCs w:val="20"/>
          <w:lang w:val="en-US" w:eastAsia="zh-CN"/>
        </w:rPr>
        <w:t>3GPP TS 36.331</w:t>
      </w:r>
    </w:p>
    <w:p w14:paraId="725E1BF3" w14:textId="2CD9E5C2" w:rsidR="0011161E" w:rsidRPr="0011161E" w:rsidRDefault="0011161E" w:rsidP="001B4FD5">
      <w:pPr>
        <w:pStyle w:val="af8"/>
        <w:numPr>
          <w:ilvl w:val="0"/>
          <w:numId w:val="39"/>
        </w:numPr>
        <w:rPr>
          <w:rFonts w:ascii="Arial" w:hAnsi="Arial" w:cs="Arial"/>
          <w:kern w:val="2"/>
          <w:sz w:val="20"/>
          <w:szCs w:val="20"/>
          <w:lang w:eastAsia="zh-CN"/>
        </w:rPr>
      </w:pPr>
      <w:r w:rsidRPr="0011161E">
        <w:rPr>
          <w:rFonts w:ascii="Arial" w:hAnsi="Arial" w:cs="Arial" w:hint="eastAsia"/>
          <w:kern w:val="2"/>
          <w:sz w:val="20"/>
          <w:szCs w:val="20"/>
          <w:lang w:eastAsia="zh-CN"/>
        </w:rPr>
        <w:t>3</w:t>
      </w:r>
      <w:r w:rsidRPr="0011161E">
        <w:rPr>
          <w:rFonts w:ascii="Arial" w:hAnsi="Arial" w:cs="Arial"/>
          <w:kern w:val="2"/>
          <w:sz w:val="20"/>
          <w:szCs w:val="20"/>
          <w:lang w:eastAsia="zh-CN"/>
        </w:rPr>
        <w:t>GPP TS 36.321</w:t>
      </w:r>
    </w:p>
    <w:sectPr w:rsidR="0011161E" w:rsidRPr="0011161E" w:rsidSect="00287EC2">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D80A1" w14:textId="77777777" w:rsidR="002D656D" w:rsidRDefault="002D656D" w:rsidP="00796430">
      <w:r>
        <w:separator/>
      </w:r>
    </w:p>
  </w:endnote>
  <w:endnote w:type="continuationSeparator" w:id="0">
    <w:p w14:paraId="16BB3BBE" w14:textId="77777777" w:rsidR="002D656D" w:rsidRDefault="002D656D"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F64CE" w14:textId="77777777" w:rsidR="00FD0DE5" w:rsidRDefault="00FD0DE5">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423C7">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423C7">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CEE06" w14:textId="77777777" w:rsidR="002D656D" w:rsidRDefault="002D656D" w:rsidP="00796430">
      <w:r>
        <w:separator/>
      </w:r>
    </w:p>
  </w:footnote>
  <w:footnote w:type="continuationSeparator" w:id="0">
    <w:p w14:paraId="23F72745" w14:textId="77777777" w:rsidR="002D656D" w:rsidRDefault="002D656D"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4A100" w14:textId="77777777" w:rsidR="00FD0DE5" w:rsidRDefault="00FD0DE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C"/>
    <w:multiLevelType w:val="singleLevel"/>
    <w:tmpl w:val="0D0E3260"/>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C48E0D5E"/>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135C28EA"/>
    <w:lvl w:ilvl="0">
      <w:start w:val="1"/>
      <w:numFmt w:val="decimal"/>
      <w:lvlText w:val="%1."/>
      <w:lvlJc w:val="left"/>
      <w:pPr>
        <w:tabs>
          <w:tab w:val="num" w:pos="1200"/>
        </w:tabs>
        <w:ind w:leftChars="400" w:left="1200" w:hangingChars="200" w:hanging="360"/>
      </w:pPr>
    </w:lvl>
  </w:abstractNum>
  <w:abstractNum w:abstractNumId="5"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E9127E"/>
    <w:multiLevelType w:val="hybridMultilevel"/>
    <w:tmpl w:val="D7403FFA"/>
    <w:lvl w:ilvl="0" w:tplc="0F96414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566240"/>
    <w:multiLevelType w:val="hybridMultilevel"/>
    <w:tmpl w:val="FA32F942"/>
    <w:lvl w:ilvl="0" w:tplc="8CDA03C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8739D"/>
    <w:multiLevelType w:val="hybridMultilevel"/>
    <w:tmpl w:val="1BBC75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E75603"/>
    <w:multiLevelType w:val="hybridMultilevel"/>
    <w:tmpl w:val="FD764B60"/>
    <w:lvl w:ilvl="0" w:tplc="04090001">
      <w:start w:val="1"/>
      <w:numFmt w:val="bullet"/>
      <w:lvlText w:val=""/>
      <w:lvlJc w:val="left"/>
      <w:pPr>
        <w:ind w:left="1819" w:hanging="420"/>
      </w:pPr>
      <w:rPr>
        <w:rFonts w:ascii="Wingdings" w:hAnsi="Wingdings" w:hint="default"/>
      </w:rPr>
    </w:lvl>
    <w:lvl w:ilvl="1" w:tplc="04090003" w:tentative="1">
      <w:start w:val="1"/>
      <w:numFmt w:val="bullet"/>
      <w:lvlText w:val=""/>
      <w:lvlJc w:val="left"/>
      <w:pPr>
        <w:ind w:left="2239" w:hanging="420"/>
      </w:pPr>
      <w:rPr>
        <w:rFonts w:ascii="Wingdings" w:hAnsi="Wingdings" w:hint="default"/>
      </w:rPr>
    </w:lvl>
    <w:lvl w:ilvl="2" w:tplc="04090005" w:tentative="1">
      <w:start w:val="1"/>
      <w:numFmt w:val="bullet"/>
      <w:lvlText w:val=""/>
      <w:lvlJc w:val="left"/>
      <w:pPr>
        <w:ind w:left="2659" w:hanging="420"/>
      </w:pPr>
      <w:rPr>
        <w:rFonts w:ascii="Wingdings" w:hAnsi="Wingdings" w:hint="default"/>
      </w:rPr>
    </w:lvl>
    <w:lvl w:ilvl="3" w:tplc="04090001" w:tentative="1">
      <w:start w:val="1"/>
      <w:numFmt w:val="bullet"/>
      <w:lvlText w:val=""/>
      <w:lvlJc w:val="left"/>
      <w:pPr>
        <w:ind w:left="3079" w:hanging="420"/>
      </w:pPr>
      <w:rPr>
        <w:rFonts w:ascii="Wingdings" w:hAnsi="Wingdings" w:hint="default"/>
      </w:rPr>
    </w:lvl>
    <w:lvl w:ilvl="4" w:tplc="04090003" w:tentative="1">
      <w:start w:val="1"/>
      <w:numFmt w:val="bullet"/>
      <w:lvlText w:val=""/>
      <w:lvlJc w:val="left"/>
      <w:pPr>
        <w:ind w:left="3499" w:hanging="420"/>
      </w:pPr>
      <w:rPr>
        <w:rFonts w:ascii="Wingdings" w:hAnsi="Wingdings" w:hint="default"/>
      </w:rPr>
    </w:lvl>
    <w:lvl w:ilvl="5" w:tplc="04090005" w:tentative="1">
      <w:start w:val="1"/>
      <w:numFmt w:val="bullet"/>
      <w:lvlText w:val=""/>
      <w:lvlJc w:val="left"/>
      <w:pPr>
        <w:ind w:left="3919" w:hanging="420"/>
      </w:pPr>
      <w:rPr>
        <w:rFonts w:ascii="Wingdings" w:hAnsi="Wingdings" w:hint="default"/>
      </w:rPr>
    </w:lvl>
    <w:lvl w:ilvl="6" w:tplc="04090001" w:tentative="1">
      <w:start w:val="1"/>
      <w:numFmt w:val="bullet"/>
      <w:lvlText w:val=""/>
      <w:lvlJc w:val="left"/>
      <w:pPr>
        <w:ind w:left="4339" w:hanging="420"/>
      </w:pPr>
      <w:rPr>
        <w:rFonts w:ascii="Wingdings" w:hAnsi="Wingdings" w:hint="default"/>
      </w:rPr>
    </w:lvl>
    <w:lvl w:ilvl="7" w:tplc="04090003" w:tentative="1">
      <w:start w:val="1"/>
      <w:numFmt w:val="bullet"/>
      <w:lvlText w:val=""/>
      <w:lvlJc w:val="left"/>
      <w:pPr>
        <w:ind w:left="4759" w:hanging="420"/>
      </w:pPr>
      <w:rPr>
        <w:rFonts w:ascii="Wingdings" w:hAnsi="Wingdings" w:hint="default"/>
      </w:rPr>
    </w:lvl>
    <w:lvl w:ilvl="8" w:tplc="04090005" w:tentative="1">
      <w:start w:val="1"/>
      <w:numFmt w:val="bullet"/>
      <w:lvlText w:val=""/>
      <w:lvlJc w:val="left"/>
      <w:pPr>
        <w:ind w:left="5179" w:hanging="420"/>
      </w:pPr>
      <w:rPr>
        <w:rFonts w:ascii="Wingdings" w:hAnsi="Wingdings" w:hint="default"/>
      </w:rPr>
    </w:lvl>
  </w:abstractNum>
  <w:abstractNum w:abstractNumId="15" w15:restartNumberingAfterBreak="0">
    <w:nsid w:val="310B38FD"/>
    <w:multiLevelType w:val="hybridMultilevel"/>
    <w:tmpl w:val="10B2BFC0"/>
    <w:lvl w:ilvl="0" w:tplc="548A9384">
      <w:start w:val="1"/>
      <w:numFmt w:val="bullet"/>
      <w:pStyle w:val="a"/>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140E44"/>
    <w:multiLevelType w:val="hybridMultilevel"/>
    <w:tmpl w:val="A43ACA78"/>
    <w:lvl w:ilvl="0" w:tplc="8FC4F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8E32EF"/>
    <w:multiLevelType w:val="hybridMultilevel"/>
    <w:tmpl w:val="72186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4BA502B"/>
    <w:multiLevelType w:val="hybridMultilevel"/>
    <w:tmpl w:val="85882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B0453A"/>
    <w:multiLevelType w:val="multilevel"/>
    <w:tmpl w:val="281E86BE"/>
    <w:numStyleLink w:val="Recommendation"/>
  </w:abstractNum>
  <w:abstractNum w:abstractNumId="2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4D225D75"/>
    <w:multiLevelType w:val="multilevel"/>
    <w:tmpl w:val="97BA664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31" w15:restartNumberingAfterBreak="0">
    <w:nsid w:val="513B0CF6"/>
    <w:multiLevelType w:val="hybridMultilevel"/>
    <w:tmpl w:val="EFFAFAA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5" w15:restartNumberingAfterBreak="0">
    <w:nsid w:val="57592764"/>
    <w:multiLevelType w:val="hybridMultilevel"/>
    <w:tmpl w:val="CCC404A4"/>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6" w15:restartNumberingAfterBreak="0">
    <w:nsid w:val="57F52A81"/>
    <w:multiLevelType w:val="hybridMultilevel"/>
    <w:tmpl w:val="A016EECC"/>
    <w:lvl w:ilvl="0" w:tplc="256C100E">
      <w:start w:val="1"/>
      <w:numFmt w:val="bullet"/>
      <w:pStyle w:val="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5B685E94"/>
    <w:multiLevelType w:val="hybridMultilevel"/>
    <w:tmpl w:val="A7F4E0F8"/>
    <w:lvl w:ilvl="0" w:tplc="9C8AC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C1267BE"/>
    <w:multiLevelType w:val="hybridMultilevel"/>
    <w:tmpl w:val="0268C6C6"/>
    <w:lvl w:ilvl="0" w:tplc="7F02E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1ED799A"/>
    <w:multiLevelType w:val="hybridMultilevel"/>
    <w:tmpl w:val="CB8EC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581432"/>
    <w:multiLevelType w:val="hybridMultilevel"/>
    <w:tmpl w:val="5A225ABE"/>
    <w:lvl w:ilvl="0" w:tplc="FB582A84">
      <w:start w:val="6"/>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B94A56"/>
    <w:multiLevelType w:val="hybridMultilevel"/>
    <w:tmpl w:val="2C02B654"/>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74123766"/>
    <w:multiLevelType w:val="hybridMultilevel"/>
    <w:tmpl w:val="24A29E26"/>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7000E3D"/>
    <w:multiLevelType w:val="hybridMultilevel"/>
    <w:tmpl w:val="FE629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EB3C11"/>
    <w:multiLevelType w:val="hybridMultilevel"/>
    <w:tmpl w:val="43E4E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B430EE"/>
    <w:multiLevelType w:val="hybridMultilevel"/>
    <w:tmpl w:val="A3C89B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2D2B81"/>
    <w:multiLevelType w:val="hybridMultilevel"/>
    <w:tmpl w:val="0C764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3"/>
  </w:num>
  <w:num w:numId="4">
    <w:abstractNumId w:val="15"/>
  </w:num>
  <w:num w:numId="5">
    <w:abstractNumId w:val="36"/>
  </w:num>
  <w:num w:numId="6">
    <w:abstractNumId w:val="16"/>
  </w:num>
  <w:num w:numId="7">
    <w:abstractNumId w:val="8"/>
  </w:num>
  <w:num w:numId="8">
    <w:abstractNumId w:val="30"/>
  </w:num>
  <w:num w:numId="9">
    <w:abstractNumId w:val="33"/>
    <w:lvlOverride w:ilvl="0">
      <w:startOverride w:val="1"/>
    </w:lvlOverride>
  </w:num>
  <w:num w:numId="10">
    <w:abstractNumId w:val="7"/>
  </w:num>
  <w:num w:numId="11">
    <w:abstractNumId w:val="26"/>
  </w:num>
  <w:num w:numId="12">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0"/>
  </w:num>
  <w:num w:numId="15">
    <w:abstractNumId w:val="17"/>
  </w:num>
  <w:num w:numId="16">
    <w:abstractNumId w:val="21"/>
  </w:num>
  <w:num w:numId="17">
    <w:abstractNumId w:val="41"/>
  </w:num>
  <w:num w:numId="18">
    <w:abstractNumId w:val="11"/>
  </w:num>
  <w:num w:numId="19">
    <w:abstractNumId w:val="43"/>
  </w:num>
  <w:num w:numId="20">
    <w:abstractNumId w:val="45"/>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51"/>
  </w:num>
  <w:num w:numId="24">
    <w:abstractNumId w:val="9"/>
  </w:num>
  <w:num w:numId="25">
    <w:abstractNumId w:val="0"/>
  </w:num>
  <w:num w:numId="26">
    <w:abstractNumId w:val="6"/>
  </w:num>
  <w:num w:numId="27">
    <w:abstractNumId w:val="44"/>
  </w:num>
  <w:num w:numId="28">
    <w:abstractNumId w:val="13"/>
  </w:num>
  <w:num w:numId="29">
    <w:abstractNumId w:val="37"/>
  </w:num>
  <w:num w:numId="30">
    <w:abstractNumId w:val="12"/>
  </w:num>
  <w:num w:numId="31">
    <w:abstractNumId w:val="42"/>
  </w:num>
  <w:num w:numId="32">
    <w:abstractNumId w:val="34"/>
  </w:num>
  <w:num w:numId="33">
    <w:abstractNumId w:val="22"/>
  </w:num>
  <w:num w:numId="34">
    <w:abstractNumId w:val="18"/>
  </w:num>
  <w:num w:numId="35">
    <w:abstractNumId w:val="48"/>
  </w:num>
  <w:num w:numId="36">
    <w:abstractNumId w:val="20"/>
  </w:num>
  <w:num w:numId="37">
    <w:abstractNumId w:val="47"/>
  </w:num>
  <w:num w:numId="38">
    <w:abstractNumId w:val="35"/>
  </w:num>
  <w:num w:numId="39">
    <w:abstractNumId w:val="46"/>
  </w:num>
  <w:num w:numId="40">
    <w:abstractNumId w:val="28"/>
  </w:num>
  <w:num w:numId="41">
    <w:abstractNumId w:val="4"/>
  </w:num>
  <w:num w:numId="42">
    <w:abstractNumId w:val="3"/>
  </w:num>
  <w:num w:numId="43">
    <w:abstractNumId w:val="2"/>
  </w:num>
  <w:num w:numId="44">
    <w:abstractNumId w:val="17"/>
    <w:lvlOverride w:ilvl="0">
      <w:startOverride w:val="1"/>
    </w:lvlOverride>
  </w:num>
  <w:num w:numId="45">
    <w:abstractNumId w:val="30"/>
    <w:lvlOverride w:ilvl="0">
      <w:startOverride w:val="1"/>
    </w:lvlOverride>
  </w:num>
  <w:num w:numId="46">
    <w:abstractNumId w:val="14"/>
  </w:num>
  <w:num w:numId="47">
    <w:abstractNumId w:val="21"/>
  </w:num>
  <w:num w:numId="48">
    <w:abstractNumId w:val="19"/>
  </w:num>
  <w:num w:numId="49">
    <w:abstractNumId w:val="38"/>
  </w:num>
  <w:num w:numId="50">
    <w:abstractNumId w:val="25"/>
  </w:num>
  <w:num w:numId="51">
    <w:abstractNumId w:val="40"/>
  </w:num>
  <w:num w:numId="52">
    <w:abstractNumId w:val="50"/>
  </w:num>
  <w:num w:numId="53">
    <w:abstractNumId w:val="39"/>
  </w:num>
  <w:num w:numId="54">
    <w:abstractNumId w:val="24"/>
  </w:num>
  <w:num w:numId="55">
    <w:abstractNumId w:val="17"/>
    <w:lvlOverride w:ilvl="0">
      <w:startOverride w:val="1"/>
    </w:lvlOverride>
  </w:num>
  <w:num w:numId="56">
    <w:abstractNumId w:val="17"/>
    <w:lvlOverride w:ilvl="0">
      <w:startOverride w:val="1"/>
    </w:lvlOverride>
  </w:num>
  <w:num w:numId="57">
    <w:abstractNumId w:val="49"/>
  </w:num>
  <w:num w:numId="58">
    <w:abstractNumId w:val="31"/>
  </w:num>
  <w:num w:numId="59">
    <w:abstractNumId w:val="30"/>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6DE"/>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505"/>
    <w:rsid w:val="00057841"/>
    <w:rsid w:val="000579B5"/>
    <w:rsid w:val="00057B2B"/>
    <w:rsid w:val="00057F79"/>
    <w:rsid w:val="00057F83"/>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6C9"/>
    <w:rsid w:val="00065E51"/>
    <w:rsid w:val="000664E3"/>
    <w:rsid w:val="000665FA"/>
    <w:rsid w:val="000666A2"/>
    <w:rsid w:val="000667CC"/>
    <w:rsid w:val="000669A5"/>
    <w:rsid w:val="00066A23"/>
    <w:rsid w:val="00066B64"/>
    <w:rsid w:val="00066CA5"/>
    <w:rsid w:val="00066FBA"/>
    <w:rsid w:val="00067454"/>
    <w:rsid w:val="000674E8"/>
    <w:rsid w:val="00067863"/>
    <w:rsid w:val="00070085"/>
    <w:rsid w:val="0007016A"/>
    <w:rsid w:val="00070380"/>
    <w:rsid w:val="000703EA"/>
    <w:rsid w:val="00070767"/>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6B03"/>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A72"/>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FEF"/>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BD3"/>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7556"/>
    <w:rsid w:val="000B76C1"/>
    <w:rsid w:val="000B7FED"/>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8FC"/>
    <w:rsid w:val="000D6B0D"/>
    <w:rsid w:val="000D708B"/>
    <w:rsid w:val="000D726F"/>
    <w:rsid w:val="000D7466"/>
    <w:rsid w:val="000D789B"/>
    <w:rsid w:val="000D7AAE"/>
    <w:rsid w:val="000D7D73"/>
    <w:rsid w:val="000E0105"/>
    <w:rsid w:val="000E028F"/>
    <w:rsid w:val="000E0430"/>
    <w:rsid w:val="000E05AC"/>
    <w:rsid w:val="000E0673"/>
    <w:rsid w:val="000E09FE"/>
    <w:rsid w:val="000E0AA4"/>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8E4"/>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1E"/>
    <w:rsid w:val="001116E1"/>
    <w:rsid w:val="00111954"/>
    <w:rsid w:val="0011199F"/>
    <w:rsid w:val="001119A3"/>
    <w:rsid w:val="00111B44"/>
    <w:rsid w:val="00111CCF"/>
    <w:rsid w:val="00112022"/>
    <w:rsid w:val="00112065"/>
    <w:rsid w:val="001123E3"/>
    <w:rsid w:val="00112A43"/>
    <w:rsid w:val="00112AAC"/>
    <w:rsid w:val="00112BBD"/>
    <w:rsid w:val="00112DF2"/>
    <w:rsid w:val="00112F4F"/>
    <w:rsid w:val="0011307B"/>
    <w:rsid w:val="00113402"/>
    <w:rsid w:val="00113BF8"/>
    <w:rsid w:val="001142C7"/>
    <w:rsid w:val="00114602"/>
    <w:rsid w:val="0011461C"/>
    <w:rsid w:val="00114666"/>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B50"/>
    <w:rsid w:val="00123D21"/>
    <w:rsid w:val="00123F4E"/>
    <w:rsid w:val="00123FCC"/>
    <w:rsid w:val="00124321"/>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7EE"/>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AA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EA5"/>
    <w:rsid w:val="00194F77"/>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4F7C"/>
    <w:rsid w:val="001A51B0"/>
    <w:rsid w:val="001A55BA"/>
    <w:rsid w:val="001A5FED"/>
    <w:rsid w:val="001A6416"/>
    <w:rsid w:val="001A6549"/>
    <w:rsid w:val="001A67E0"/>
    <w:rsid w:val="001A6829"/>
    <w:rsid w:val="001A6990"/>
    <w:rsid w:val="001A6ABD"/>
    <w:rsid w:val="001A701D"/>
    <w:rsid w:val="001A7456"/>
    <w:rsid w:val="001A7886"/>
    <w:rsid w:val="001A7B00"/>
    <w:rsid w:val="001A7B6A"/>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4FD5"/>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2D0"/>
    <w:rsid w:val="001D4316"/>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0811"/>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4D2"/>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1A9"/>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2C6"/>
    <w:rsid w:val="0021233B"/>
    <w:rsid w:val="002124AC"/>
    <w:rsid w:val="00212D9C"/>
    <w:rsid w:val="00212D9E"/>
    <w:rsid w:val="00212F3D"/>
    <w:rsid w:val="00213055"/>
    <w:rsid w:val="0021365C"/>
    <w:rsid w:val="0021379C"/>
    <w:rsid w:val="002138EF"/>
    <w:rsid w:val="00213A33"/>
    <w:rsid w:val="00214484"/>
    <w:rsid w:val="00214ADC"/>
    <w:rsid w:val="00214B53"/>
    <w:rsid w:val="00214E20"/>
    <w:rsid w:val="00215079"/>
    <w:rsid w:val="002150FD"/>
    <w:rsid w:val="002153BE"/>
    <w:rsid w:val="002159D1"/>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23C7"/>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765"/>
    <w:rsid w:val="002459F1"/>
    <w:rsid w:val="00245B8D"/>
    <w:rsid w:val="00246301"/>
    <w:rsid w:val="0024655B"/>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0D5"/>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467"/>
    <w:rsid w:val="002657A5"/>
    <w:rsid w:val="0026596A"/>
    <w:rsid w:val="00266700"/>
    <w:rsid w:val="00266C03"/>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949"/>
    <w:rsid w:val="00271BD5"/>
    <w:rsid w:val="00271ED7"/>
    <w:rsid w:val="00271F04"/>
    <w:rsid w:val="002720F8"/>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35E"/>
    <w:rsid w:val="0028154B"/>
    <w:rsid w:val="00281D5B"/>
    <w:rsid w:val="00281F71"/>
    <w:rsid w:val="002822B2"/>
    <w:rsid w:val="00283142"/>
    <w:rsid w:val="0028320B"/>
    <w:rsid w:val="002837E6"/>
    <w:rsid w:val="002838D0"/>
    <w:rsid w:val="002839D0"/>
    <w:rsid w:val="00283AB2"/>
    <w:rsid w:val="00283D87"/>
    <w:rsid w:val="00283E7C"/>
    <w:rsid w:val="00283F00"/>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040"/>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76"/>
    <w:rsid w:val="002A1DA7"/>
    <w:rsid w:val="002A2468"/>
    <w:rsid w:val="002A2512"/>
    <w:rsid w:val="002A267B"/>
    <w:rsid w:val="002A271D"/>
    <w:rsid w:val="002A2847"/>
    <w:rsid w:val="002A2E18"/>
    <w:rsid w:val="002A2EE2"/>
    <w:rsid w:val="002A3203"/>
    <w:rsid w:val="002A324C"/>
    <w:rsid w:val="002A340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A14"/>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6BA"/>
    <w:rsid w:val="002B67B5"/>
    <w:rsid w:val="002B6EC2"/>
    <w:rsid w:val="002B7077"/>
    <w:rsid w:val="002B77D3"/>
    <w:rsid w:val="002B7988"/>
    <w:rsid w:val="002B7C84"/>
    <w:rsid w:val="002B7DC6"/>
    <w:rsid w:val="002C01B5"/>
    <w:rsid w:val="002C072F"/>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56D"/>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1AF"/>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F06CE"/>
    <w:rsid w:val="002F07EB"/>
    <w:rsid w:val="002F0958"/>
    <w:rsid w:val="002F0EE3"/>
    <w:rsid w:val="002F0FB3"/>
    <w:rsid w:val="002F107E"/>
    <w:rsid w:val="002F12E2"/>
    <w:rsid w:val="002F14B5"/>
    <w:rsid w:val="002F1811"/>
    <w:rsid w:val="002F18E7"/>
    <w:rsid w:val="002F200D"/>
    <w:rsid w:val="002F22C6"/>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8DC"/>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0F4C"/>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D94"/>
    <w:rsid w:val="00333F9C"/>
    <w:rsid w:val="00334637"/>
    <w:rsid w:val="003346AF"/>
    <w:rsid w:val="00334865"/>
    <w:rsid w:val="00334C41"/>
    <w:rsid w:val="00334F3D"/>
    <w:rsid w:val="00336325"/>
    <w:rsid w:val="0033672D"/>
    <w:rsid w:val="003367A9"/>
    <w:rsid w:val="00336B1A"/>
    <w:rsid w:val="00336BBE"/>
    <w:rsid w:val="0033732A"/>
    <w:rsid w:val="003373E0"/>
    <w:rsid w:val="00337542"/>
    <w:rsid w:val="00337A0B"/>
    <w:rsid w:val="003400F2"/>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2F"/>
    <w:rsid w:val="00352863"/>
    <w:rsid w:val="00352AD8"/>
    <w:rsid w:val="003534AC"/>
    <w:rsid w:val="00353CC9"/>
    <w:rsid w:val="003540B3"/>
    <w:rsid w:val="003540D9"/>
    <w:rsid w:val="00354118"/>
    <w:rsid w:val="0035411C"/>
    <w:rsid w:val="00354339"/>
    <w:rsid w:val="00354607"/>
    <w:rsid w:val="00354841"/>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1C22"/>
    <w:rsid w:val="0036215F"/>
    <w:rsid w:val="00362261"/>
    <w:rsid w:val="00362391"/>
    <w:rsid w:val="00362529"/>
    <w:rsid w:val="003628E5"/>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B18"/>
    <w:rsid w:val="00371F8B"/>
    <w:rsid w:val="00372169"/>
    <w:rsid w:val="00372718"/>
    <w:rsid w:val="00372A65"/>
    <w:rsid w:val="00372B75"/>
    <w:rsid w:val="00372D07"/>
    <w:rsid w:val="00372DEC"/>
    <w:rsid w:val="00372E1E"/>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37"/>
    <w:rsid w:val="00382874"/>
    <w:rsid w:val="00382A2F"/>
    <w:rsid w:val="00382D52"/>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097"/>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97BF0"/>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706"/>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C7699"/>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099"/>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649"/>
    <w:rsid w:val="003E3975"/>
    <w:rsid w:val="003E39DE"/>
    <w:rsid w:val="003E3DD5"/>
    <w:rsid w:val="003E3DE9"/>
    <w:rsid w:val="003E4713"/>
    <w:rsid w:val="003E478D"/>
    <w:rsid w:val="003E49A2"/>
    <w:rsid w:val="003E4E65"/>
    <w:rsid w:val="003E4EA1"/>
    <w:rsid w:val="003E54DD"/>
    <w:rsid w:val="003E5A0C"/>
    <w:rsid w:val="003E6180"/>
    <w:rsid w:val="003E63EB"/>
    <w:rsid w:val="003E648E"/>
    <w:rsid w:val="003E65F3"/>
    <w:rsid w:val="003E683B"/>
    <w:rsid w:val="003E6B45"/>
    <w:rsid w:val="003E6FA7"/>
    <w:rsid w:val="003E74AC"/>
    <w:rsid w:val="003E74DA"/>
    <w:rsid w:val="003E754E"/>
    <w:rsid w:val="003E7585"/>
    <w:rsid w:val="003E79B9"/>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44"/>
    <w:rsid w:val="003F5B73"/>
    <w:rsid w:val="003F6680"/>
    <w:rsid w:val="003F6866"/>
    <w:rsid w:val="003F6C73"/>
    <w:rsid w:val="003F73CA"/>
    <w:rsid w:val="003F745E"/>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7C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ABB"/>
    <w:rsid w:val="00425D69"/>
    <w:rsid w:val="00426225"/>
    <w:rsid w:val="004263BB"/>
    <w:rsid w:val="00426511"/>
    <w:rsid w:val="0042665D"/>
    <w:rsid w:val="00426B55"/>
    <w:rsid w:val="00426DC9"/>
    <w:rsid w:val="00426FCB"/>
    <w:rsid w:val="0042734F"/>
    <w:rsid w:val="0042735B"/>
    <w:rsid w:val="00427644"/>
    <w:rsid w:val="00427B5F"/>
    <w:rsid w:val="00427C68"/>
    <w:rsid w:val="00430358"/>
    <w:rsid w:val="004306F2"/>
    <w:rsid w:val="00430D1A"/>
    <w:rsid w:val="00430D9A"/>
    <w:rsid w:val="0043102C"/>
    <w:rsid w:val="004311C4"/>
    <w:rsid w:val="00431569"/>
    <w:rsid w:val="004315F5"/>
    <w:rsid w:val="004319A7"/>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41"/>
    <w:rsid w:val="004364CC"/>
    <w:rsid w:val="0043669A"/>
    <w:rsid w:val="004366CF"/>
    <w:rsid w:val="004367A9"/>
    <w:rsid w:val="00436F8D"/>
    <w:rsid w:val="0043764E"/>
    <w:rsid w:val="00437AE6"/>
    <w:rsid w:val="00437C0F"/>
    <w:rsid w:val="0044044A"/>
    <w:rsid w:val="004405A4"/>
    <w:rsid w:val="00440702"/>
    <w:rsid w:val="00440A28"/>
    <w:rsid w:val="00440E40"/>
    <w:rsid w:val="00441807"/>
    <w:rsid w:val="00441BA9"/>
    <w:rsid w:val="00442351"/>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7D9"/>
    <w:rsid w:val="0045192E"/>
    <w:rsid w:val="00451939"/>
    <w:rsid w:val="00452254"/>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A94"/>
    <w:rsid w:val="00455D30"/>
    <w:rsid w:val="00455FA6"/>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DEF"/>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721"/>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61C"/>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24A"/>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8A"/>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875"/>
    <w:rsid w:val="004F2AD7"/>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9F1"/>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AFB"/>
    <w:rsid w:val="00504B60"/>
    <w:rsid w:val="00504E89"/>
    <w:rsid w:val="00504FDD"/>
    <w:rsid w:val="005051D9"/>
    <w:rsid w:val="005051F0"/>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D9D"/>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858"/>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0C"/>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2FF8"/>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06"/>
    <w:rsid w:val="00564127"/>
    <w:rsid w:val="00564544"/>
    <w:rsid w:val="0056492B"/>
    <w:rsid w:val="005650F8"/>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9B2"/>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1AB"/>
    <w:rsid w:val="005B2875"/>
    <w:rsid w:val="005B28B8"/>
    <w:rsid w:val="005B2A65"/>
    <w:rsid w:val="005B2EC8"/>
    <w:rsid w:val="005B2F04"/>
    <w:rsid w:val="005B30ED"/>
    <w:rsid w:val="005B31F6"/>
    <w:rsid w:val="005B3380"/>
    <w:rsid w:val="005B33F6"/>
    <w:rsid w:val="005B34A7"/>
    <w:rsid w:val="005B371C"/>
    <w:rsid w:val="005B3F0F"/>
    <w:rsid w:val="005B472E"/>
    <w:rsid w:val="005B4736"/>
    <w:rsid w:val="005B4ACE"/>
    <w:rsid w:val="005B4C1C"/>
    <w:rsid w:val="005B4E42"/>
    <w:rsid w:val="005B5094"/>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33C"/>
    <w:rsid w:val="005D0412"/>
    <w:rsid w:val="005D11F1"/>
    <w:rsid w:val="005D1384"/>
    <w:rsid w:val="005D18DA"/>
    <w:rsid w:val="005D1914"/>
    <w:rsid w:val="005D1955"/>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89F"/>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247"/>
    <w:rsid w:val="006053B2"/>
    <w:rsid w:val="00605521"/>
    <w:rsid w:val="00605765"/>
    <w:rsid w:val="00605808"/>
    <w:rsid w:val="006058EC"/>
    <w:rsid w:val="006058F0"/>
    <w:rsid w:val="00605A2B"/>
    <w:rsid w:val="00605B2C"/>
    <w:rsid w:val="00605D39"/>
    <w:rsid w:val="0060618E"/>
    <w:rsid w:val="006065CC"/>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382"/>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2BF"/>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08"/>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3B8"/>
    <w:rsid w:val="0064345F"/>
    <w:rsid w:val="00643B36"/>
    <w:rsid w:val="0064408F"/>
    <w:rsid w:val="0064410E"/>
    <w:rsid w:val="0064479A"/>
    <w:rsid w:val="00644828"/>
    <w:rsid w:val="006448DD"/>
    <w:rsid w:val="006449BB"/>
    <w:rsid w:val="00644B51"/>
    <w:rsid w:val="00644DB1"/>
    <w:rsid w:val="006452A3"/>
    <w:rsid w:val="006452C7"/>
    <w:rsid w:val="00645872"/>
    <w:rsid w:val="00645B62"/>
    <w:rsid w:val="00645B6F"/>
    <w:rsid w:val="0064646A"/>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57EE3"/>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4C"/>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C55"/>
    <w:rsid w:val="00670E09"/>
    <w:rsid w:val="00670FA5"/>
    <w:rsid w:val="006710E3"/>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6C6"/>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3B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BD3"/>
    <w:rsid w:val="00685E9F"/>
    <w:rsid w:val="00685FFE"/>
    <w:rsid w:val="00686323"/>
    <w:rsid w:val="00686350"/>
    <w:rsid w:val="0068646F"/>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FB4"/>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488E"/>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4E10"/>
    <w:rsid w:val="006F5562"/>
    <w:rsid w:val="006F5A1F"/>
    <w:rsid w:val="006F5D8B"/>
    <w:rsid w:val="006F60ED"/>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292D"/>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F51"/>
    <w:rsid w:val="00706319"/>
    <w:rsid w:val="00706622"/>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756"/>
    <w:rsid w:val="00714795"/>
    <w:rsid w:val="0071481D"/>
    <w:rsid w:val="00714A08"/>
    <w:rsid w:val="00714D1F"/>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411"/>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1045"/>
    <w:rsid w:val="007313FF"/>
    <w:rsid w:val="007315FF"/>
    <w:rsid w:val="0073260E"/>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5DF8"/>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38"/>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49E"/>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0A"/>
    <w:rsid w:val="007600E4"/>
    <w:rsid w:val="00760739"/>
    <w:rsid w:val="00760BFB"/>
    <w:rsid w:val="00761175"/>
    <w:rsid w:val="00761242"/>
    <w:rsid w:val="00761CE3"/>
    <w:rsid w:val="00761D03"/>
    <w:rsid w:val="00762648"/>
    <w:rsid w:val="0076353D"/>
    <w:rsid w:val="007636F7"/>
    <w:rsid w:val="007637B5"/>
    <w:rsid w:val="00763B7A"/>
    <w:rsid w:val="00763B7F"/>
    <w:rsid w:val="00764044"/>
    <w:rsid w:val="0076405B"/>
    <w:rsid w:val="00764274"/>
    <w:rsid w:val="0076449F"/>
    <w:rsid w:val="0076491C"/>
    <w:rsid w:val="00764C2D"/>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BDE"/>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397"/>
    <w:rsid w:val="00783650"/>
    <w:rsid w:val="00783D44"/>
    <w:rsid w:val="007840DC"/>
    <w:rsid w:val="00784F23"/>
    <w:rsid w:val="00785059"/>
    <w:rsid w:val="0078534A"/>
    <w:rsid w:val="00785527"/>
    <w:rsid w:val="0078562F"/>
    <w:rsid w:val="00785C49"/>
    <w:rsid w:val="00785D8D"/>
    <w:rsid w:val="00785D96"/>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4FC"/>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97DE4"/>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193"/>
    <w:rsid w:val="007B1890"/>
    <w:rsid w:val="007B191B"/>
    <w:rsid w:val="007B208A"/>
    <w:rsid w:val="007B20BE"/>
    <w:rsid w:val="007B2492"/>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A18"/>
    <w:rsid w:val="007C31D6"/>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648"/>
    <w:rsid w:val="007D0C49"/>
    <w:rsid w:val="007D0DE8"/>
    <w:rsid w:val="007D12B1"/>
    <w:rsid w:val="007D130F"/>
    <w:rsid w:val="007D1325"/>
    <w:rsid w:val="007D1492"/>
    <w:rsid w:val="007D1764"/>
    <w:rsid w:val="007D1887"/>
    <w:rsid w:val="007D1A2B"/>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6B1"/>
    <w:rsid w:val="008046C1"/>
    <w:rsid w:val="008049B7"/>
    <w:rsid w:val="00804BA4"/>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2D7"/>
    <w:rsid w:val="00814B8D"/>
    <w:rsid w:val="00814CC4"/>
    <w:rsid w:val="00814F70"/>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1BD"/>
    <w:rsid w:val="00820250"/>
    <w:rsid w:val="0082094D"/>
    <w:rsid w:val="00820A7A"/>
    <w:rsid w:val="00820F3D"/>
    <w:rsid w:val="008214AE"/>
    <w:rsid w:val="0082151E"/>
    <w:rsid w:val="00821FB4"/>
    <w:rsid w:val="00821FD0"/>
    <w:rsid w:val="0082255A"/>
    <w:rsid w:val="008225ED"/>
    <w:rsid w:val="0082289D"/>
    <w:rsid w:val="00822912"/>
    <w:rsid w:val="008237D4"/>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07E"/>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83F"/>
    <w:rsid w:val="0085089E"/>
    <w:rsid w:val="00850C4D"/>
    <w:rsid w:val="00850ED3"/>
    <w:rsid w:val="0085103D"/>
    <w:rsid w:val="0085135D"/>
    <w:rsid w:val="00851390"/>
    <w:rsid w:val="00851401"/>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3F"/>
    <w:rsid w:val="00854469"/>
    <w:rsid w:val="008547B7"/>
    <w:rsid w:val="0085485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266"/>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9FB"/>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551"/>
    <w:rsid w:val="008A78CF"/>
    <w:rsid w:val="008A79FB"/>
    <w:rsid w:val="008A7A02"/>
    <w:rsid w:val="008A7AA6"/>
    <w:rsid w:val="008A7E73"/>
    <w:rsid w:val="008B0843"/>
    <w:rsid w:val="008B15F6"/>
    <w:rsid w:val="008B1835"/>
    <w:rsid w:val="008B1FE3"/>
    <w:rsid w:val="008B2073"/>
    <w:rsid w:val="008B22CD"/>
    <w:rsid w:val="008B2385"/>
    <w:rsid w:val="008B261C"/>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325"/>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127"/>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AD7"/>
    <w:rsid w:val="008F3B86"/>
    <w:rsid w:val="008F3D2F"/>
    <w:rsid w:val="008F3D44"/>
    <w:rsid w:val="008F3EFE"/>
    <w:rsid w:val="008F3FA3"/>
    <w:rsid w:val="008F3FD1"/>
    <w:rsid w:val="008F442D"/>
    <w:rsid w:val="008F4460"/>
    <w:rsid w:val="008F49D2"/>
    <w:rsid w:val="008F4B74"/>
    <w:rsid w:val="008F4E32"/>
    <w:rsid w:val="008F4F3B"/>
    <w:rsid w:val="008F533B"/>
    <w:rsid w:val="008F54D3"/>
    <w:rsid w:val="008F54F7"/>
    <w:rsid w:val="008F57B6"/>
    <w:rsid w:val="008F58C0"/>
    <w:rsid w:val="008F5A72"/>
    <w:rsid w:val="008F5AC6"/>
    <w:rsid w:val="008F5C8A"/>
    <w:rsid w:val="008F5C97"/>
    <w:rsid w:val="008F67F8"/>
    <w:rsid w:val="008F6FBE"/>
    <w:rsid w:val="008F707A"/>
    <w:rsid w:val="008F716D"/>
    <w:rsid w:val="008F720D"/>
    <w:rsid w:val="008F7220"/>
    <w:rsid w:val="008F72DA"/>
    <w:rsid w:val="008F76CD"/>
    <w:rsid w:val="00900484"/>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782"/>
    <w:rsid w:val="00907AF9"/>
    <w:rsid w:val="00910319"/>
    <w:rsid w:val="00910564"/>
    <w:rsid w:val="009107E2"/>
    <w:rsid w:val="0091086B"/>
    <w:rsid w:val="00910A68"/>
    <w:rsid w:val="009110EE"/>
    <w:rsid w:val="009111FE"/>
    <w:rsid w:val="0091159A"/>
    <w:rsid w:val="00911903"/>
    <w:rsid w:val="00912078"/>
    <w:rsid w:val="00912274"/>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7FB"/>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17DF5"/>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6E16"/>
    <w:rsid w:val="00937954"/>
    <w:rsid w:val="00940263"/>
    <w:rsid w:val="009406FA"/>
    <w:rsid w:val="00940EBB"/>
    <w:rsid w:val="009418D0"/>
    <w:rsid w:val="00941F24"/>
    <w:rsid w:val="00942219"/>
    <w:rsid w:val="009422A4"/>
    <w:rsid w:val="00942D00"/>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244"/>
    <w:rsid w:val="00955A7A"/>
    <w:rsid w:val="009563E0"/>
    <w:rsid w:val="00956A85"/>
    <w:rsid w:val="00957036"/>
    <w:rsid w:val="00957046"/>
    <w:rsid w:val="00957A4F"/>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1F"/>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DB7"/>
    <w:rsid w:val="00975E26"/>
    <w:rsid w:val="00975E3B"/>
    <w:rsid w:val="00975F53"/>
    <w:rsid w:val="0097602D"/>
    <w:rsid w:val="0097683C"/>
    <w:rsid w:val="009768EA"/>
    <w:rsid w:val="00976987"/>
    <w:rsid w:val="00976B6A"/>
    <w:rsid w:val="00976D3E"/>
    <w:rsid w:val="009773E4"/>
    <w:rsid w:val="009775C8"/>
    <w:rsid w:val="0098032B"/>
    <w:rsid w:val="0098056F"/>
    <w:rsid w:val="009809E4"/>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D1"/>
    <w:rsid w:val="009841FC"/>
    <w:rsid w:val="00984227"/>
    <w:rsid w:val="009843FF"/>
    <w:rsid w:val="00984985"/>
    <w:rsid w:val="00984BD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DD7"/>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4C0B"/>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D24"/>
    <w:rsid w:val="009D6EAB"/>
    <w:rsid w:val="009D6EF7"/>
    <w:rsid w:val="009D6F9F"/>
    <w:rsid w:val="009D7311"/>
    <w:rsid w:val="009D759C"/>
    <w:rsid w:val="009D7F3B"/>
    <w:rsid w:val="009E029C"/>
    <w:rsid w:val="009E05EC"/>
    <w:rsid w:val="009E0741"/>
    <w:rsid w:val="009E089B"/>
    <w:rsid w:val="009E0E88"/>
    <w:rsid w:val="009E0FFE"/>
    <w:rsid w:val="009E11B3"/>
    <w:rsid w:val="009E1295"/>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5F68"/>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C87"/>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694"/>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34E"/>
    <w:rsid w:val="00A33449"/>
    <w:rsid w:val="00A33525"/>
    <w:rsid w:val="00A336CD"/>
    <w:rsid w:val="00A33C2A"/>
    <w:rsid w:val="00A33E26"/>
    <w:rsid w:val="00A33FD1"/>
    <w:rsid w:val="00A341A7"/>
    <w:rsid w:val="00A342F5"/>
    <w:rsid w:val="00A3432E"/>
    <w:rsid w:val="00A343E2"/>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A47"/>
    <w:rsid w:val="00A633AC"/>
    <w:rsid w:val="00A6344B"/>
    <w:rsid w:val="00A637D1"/>
    <w:rsid w:val="00A63A49"/>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1062"/>
    <w:rsid w:val="00A71580"/>
    <w:rsid w:val="00A71591"/>
    <w:rsid w:val="00A7173C"/>
    <w:rsid w:val="00A719A5"/>
    <w:rsid w:val="00A71AD8"/>
    <w:rsid w:val="00A71C55"/>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72"/>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68"/>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17C"/>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3F17"/>
    <w:rsid w:val="00AD43E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AC2"/>
    <w:rsid w:val="00AE0CC0"/>
    <w:rsid w:val="00AE1292"/>
    <w:rsid w:val="00AE198D"/>
    <w:rsid w:val="00AE19DD"/>
    <w:rsid w:val="00AE1D86"/>
    <w:rsid w:val="00AE242E"/>
    <w:rsid w:val="00AE2725"/>
    <w:rsid w:val="00AE2953"/>
    <w:rsid w:val="00AE2CDB"/>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4CC"/>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08"/>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97A"/>
    <w:rsid w:val="00B30A55"/>
    <w:rsid w:val="00B30A61"/>
    <w:rsid w:val="00B30AA6"/>
    <w:rsid w:val="00B3105D"/>
    <w:rsid w:val="00B310C4"/>
    <w:rsid w:val="00B31136"/>
    <w:rsid w:val="00B3147A"/>
    <w:rsid w:val="00B31A54"/>
    <w:rsid w:val="00B3215D"/>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03"/>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649"/>
    <w:rsid w:val="00B46997"/>
    <w:rsid w:val="00B470A4"/>
    <w:rsid w:val="00B471BC"/>
    <w:rsid w:val="00B4736B"/>
    <w:rsid w:val="00B476FC"/>
    <w:rsid w:val="00B47CAB"/>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32E"/>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2C2"/>
    <w:rsid w:val="00B8348F"/>
    <w:rsid w:val="00B837F0"/>
    <w:rsid w:val="00B84102"/>
    <w:rsid w:val="00B84213"/>
    <w:rsid w:val="00B84279"/>
    <w:rsid w:val="00B844BB"/>
    <w:rsid w:val="00B845F8"/>
    <w:rsid w:val="00B846DA"/>
    <w:rsid w:val="00B847E7"/>
    <w:rsid w:val="00B84C48"/>
    <w:rsid w:val="00B84FA7"/>
    <w:rsid w:val="00B8561D"/>
    <w:rsid w:val="00B85DB0"/>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EAB"/>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EEE"/>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CA4"/>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83"/>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82D"/>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B1"/>
    <w:rsid w:val="00C31DFD"/>
    <w:rsid w:val="00C31EC5"/>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9EE"/>
    <w:rsid w:val="00C52E1D"/>
    <w:rsid w:val="00C5392A"/>
    <w:rsid w:val="00C53B22"/>
    <w:rsid w:val="00C53C39"/>
    <w:rsid w:val="00C540BA"/>
    <w:rsid w:val="00C5471B"/>
    <w:rsid w:val="00C54975"/>
    <w:rsid w:val="00C54A16"/>
    <w:rsid w:val="00C54CF2"/>
    <w:rsid w:val="00C54D68"/>
    <w:rsid w:val="00C55E16"/>
    <w:rsid w:val="00C55FBB"/>
    <w:rsid w:val="00C56974"/>
    <w:rsid w:val="00C5697F"/>
    <w:rsid w:val="00C56A8D"/>
    <w:rsid w:val="00C56B5D"/>
    <w:rsid w:val="00C56E02"/>
    <w:rsid w:val="00C56F77"/>
    <w:rsid w:val="00C57668"/>
    <w:rsid w:val="00C57920"/>
    <w:rsid w:val="00C57FA7"/>
    <w:rsid w:val="00C6002E"/>
    <w:rsid w:val="00C601D0"/>
    <w:rsid w:val="00C6027D"/>
    <w:rsid w:val="00C60327"/>
    <w:rsid w:val="00C6077A"/>
    <w:rsid w:val="00C6136F"/>
    <w:rsid w:val="00C6158E"/>
    <w:rsid w:val="00C61A73"/>
    <w:rsid w:val="00C61B50"/>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D89"/>
    <w:rsid w:val="00C640C1"/>
    <w:rsid w:val="00C64148"/>
    <w:rsid w:val="00C64209"/>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C26"/>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616"/>
    <w:rsid w:val="00C807F1"/>
    <w:rsid w:val="00C80883"/>
    <w:rsid w:val="00C80AB3"/>
    <w:rsid w:val="00C80BDC"/>
    <w:rsid w:val="00C80CC1"/>
    <w:rsid w:val="00C813B1"/>
    <w:rsid w:val="00C814DB"/>
    <w:rsid w:val="00C815DA"/>
    <w:rsid w:val="00C8165B"/>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16E"/>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725"/>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2D1"/>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0AD"/>
    <w:rsid w:val="00D2049D"/>
    <w:rsid w:val="00D20544"/>
    <w:rsid w:val="00D20D44"/>
    <w:rsid w:val="00D2134C"/>
    <w:rsid w:val="00D21636"/>
    <w:rsid w:val="00D2178A"/>
    <w:rsid w:val="00D21BAF"/>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0EE"/>
    <w:rsid w:val="00D55985"/>
    <w:rsid w:val="00D55BF7"/>
    <w:rsid w:val="00D55DFD"/>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88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662"/>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37D"/>
    <w:rsid w:val="00D96432"/>
    <w:rsid w:val="00D96551"/>
    <w:rsid w:val="00D96621"/>
    <w:rsid w:val="00D966A7"/>
    <w:rsid w:val="00D966CF"/>
    <w:rsid w:val="00D968B7"/>
    <w:rsid w:val="00D96AD6"/>
    <w:rsid w:val="00D96D99"/>
    <w:rsid w:val="00D9787E"/>
    <w:rsid w:val="00D97A3D"/>
    <w:rsid w:val="00D97C5B"/>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B7FE4"/>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9E1"/>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E74"/>
    <w:rsid w:val="00DE60B4"/>
    <w:rsid w:val="00DE6375"/>
    <w:rsid w:val="00DE6414"/>
    <w:rsid w:val="00DE6BC4"/>
    <w:rsid w:val="00DE7044"/>
    <w:rsid w:val="00DE749B"/>
    <w:rsid w:val="00DE7AE6"/>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31F"/>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2FE"/>
    <w:rsid w:val="00E264DD"/>
    <w:rsid w:val="00E26758"/>
    <w:rsid w:val="00E26EEE"/>
    <w:rsid w:val="00E27150"/>
    <w:rsid w:val="00E27294"/>
    <w:rsid w:val="00E27541"/>
    <w:rsid w:val="00E27EAD"/>
    <w:rsid w:val="00E3001D"/>
    <w:rsid w:val="00E30746"/>
    <w:rsid w:val="00E3085E"/>
    <w:rsid w:val="00E30FF7"/>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6C5"/>
    <w:rsid w:val="00E50CA6"/>
    <w:rsid w:val="00E50CDB"/>
    <w:rsid w:val="00E5115C"/>
    <w:rsid w:val="00E51626"/>
    <w:rsid w:val="00E51724"/>
    <w:rsid w:val="00E519A8"/>
    <w:rsid w:val="00E52013"/>
    <w:rsid w:val="00E52260"/>
    <w:rsid w:val="00E5256F"/>
    <w:rsid w:val="00E52852"/>
    <w:rsid w:val="00E52A1B"/>
    <w:rsid w:val="00E52D9C"/>
    <w:rsid w:val="00E52F59"/>
    <w:rsid w:val="00E52F8E"/>
    <w:rsid w:val="00E530DB"/>
    <w:rsid w:val="00E53693"/>
    <w:rsid w:val="00E536BE"/>
    <w:rsid w:val="00E53844"/>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595"/>
    <w:rsid w:val="00E768F3"/>
    <w:rsid w:val="00E76D9E"/>
    <w:rsid w:val="00E770A6"/>
    <w:rsid w:val="00E770DA"/>
    <w:rsid w:val="00E774D6"/>
    <w:rsid w:val="00E77610"/>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A8E"/>
    <w:rsid w:val="00E95B6D"/>
    <w:rsid w:val="00E95C16"/>
    <w:rsid w:val="00E95C79"/>
    <w:rsid w:val="00E96357"/>
    <w:rsid w:val="00E966BA"/>
    <w:rsid w:val="00E9681A"/>
    <w:rsid w:val="00E96B79"/>
    <w:rsid w:val="00E96C37"/>
    <w:rsid w:val="00E96E2C"/>
    <w:rsid w:val="00E976A5"/>
    <w:rsid w:val="00E97754"/>
    <w:rsid w:val="00E97807"/>
    <w:rsid w:val="00E97E56"/>
    <w:rsid w:val="00EA0383"/>
    <w:rsid w:val="00EA04C0"/>
    <w:rsid w:val="00EA06E2"/>
    <w:rsid w:val="00EA0709"/>
    <w:rsid w:val="00EA0963"/>
    <w:rsid w:val="00EA0D19"/>
    <w:rsid w:val="00EA134A"/>
    <w:rsid w:val="00EA149A"/>
    <w:rsid w:val="00EA14F1"/>
    <w:rsid w:val="00EA191C"/>
    <w:rsid w:val="00EA22F1"/>
    <w:rsid w:val="00EA2715"/>
    <w:rsid w:val="00EA2804"/>
    <w:rsid w:val="00EA283D"/>
    <w:rsid w:val="00EA2880"/>
    <w:rsid w:val="00EA3356"/>
    <w:rsid w:val="00EA3772"/>
    <w:rsid w:val="00EA4220"/>
    <w:rsid w:val="00EA43BF"/>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787"/>
    <w:rsid w:val="00EB390A"/>
    <w:rsid w:val="00EB3933"/>
    <w:rsid w:val="00EB4825"/>
    <w:rsid w:val="00EB4908"/>
    <w:rsid w:val="00EB4A1F"/>
    <w:rsid w:val="00EB4C07"/>
    <w:rsid w:val="00EB5251"/>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6C2"/>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68"/>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F5"/>
    <w:rsid w:val="00EF376C"/>
    <w:rsid w:val="00EF3C89"/>
    <w:rsid w:val="00EF418C"/>
    <w:rsid w:val="00EF43C3"/>
    <w:rsid w:val="00EF45F5"/>
    <w:rsid w:val="00EF475A"/>
    <w:rsid w:val="00EF496A"/>
    <w:rsid w:val="00EF4BC7"/>
    <w:rsid w:val="00EF4F84"/>
    <w:rsid w:val="00EF51E9"/>
    <w:rsid w:val="00EF54AA"/>
    <w:rsid w:val="00EF54F0"/>
    <w:rsid w:val="00EF55A3"/>
    <w:rsid w:val="00EF5666"/>
    <w:rsid w:val="00EF57AA"/>
    <w:rsid w:val="00EF5BF6"/>
    <w:rsid w:val="00EF6116"/>
    <w:rsid w:val="00EF647C"/>
    <w:rsid w:val="00EF6558"/>
    <w:rsid w:val="00EF6937"/>
    <w:rsid w:val="00EF6DD0"/>
    <w:rsid w:val="00EF72AF"/>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3AA3"/>
    <w:rsid w:val="00F03C70"/>
    <w:rsid w:val="00F043EF"/>
    <w:rsid w:val="00F048CB"/>
    <w:rsid w:val="00F04955"/>
    <w:rsid w:val="00F04BC6"/>
    <w:rsid w:val="00F04D8C"/>
    <w:rsid w:val="00F0501F"/>
    <w:rsid w:val="00F05812"/>
    <w:rsid w:val="00F05A15"/>
    <w:rsid w:val="00F05BC1"/>
    <w:rsid w:val="00F064EC"/>
    <w:rsid w:val="00F0691C"/>
    <w:rsid w:val="00F06CBC"/>
    <w:rsid w:val="00F06D16"/>
    <w:rsid w:val="00F071A7"/>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B93"/>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5FB"/>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2FE"/>
    <w:rsid w:val="00F52A01"/>
    <w:rsid w:val="00F53334"/>
    <w:rsid w:val="00F53366"/>
    <w:rsid w:val="00F536E8"/>
    <w:rsid w:val="00F5386C"/>
    <w:rsid w:val="00F53934"/>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3BC"/>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CBA"/>
    <w:rsid w:val="00F66DDC"/>
    <w:rsid w:val="00F66F8F"/>
    <w:rsid w:val="00F67131"/>
    <w:rsid w:val="00F67164"/>
    <w:rsid w:val="00F672F4"/>
    <w:rsid w:val="00F67330"/>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517"/>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356"/>
    <w:rsid w:val="00FA36CF"/>
    <w:rsid w:val="00FA3858"/>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4F8"/>
    <w:rsid w:val="00FB27C0"/>
    <w:rsid w:val="00FB2A09"/>
    <w:rsid w:val="00FB2BA8"/>
    <w:rsid w:val="00FB2BC4"/>
    <w:rsid w:val="00FB2C88"/>
    <w:rsid w:val="00FB3308"/>
    <w:rsid w:val="00FB34B7"/>
    <w:rsid w:val="00FB3722"/>
    <w:rsid w:val="00FB37F4"/>
    <w:rsid w:val="00FB3C15"/>
    <w:rsid w:val="00FB3CAD"/>
    <w:rsid w:val="00FB44A0"/>
    <w:rsid w:val="00FB4651"/>
    <w:rsid w:val="00FB4A80"/>
    <w:rsid w:val="00FB4AB6"/>
    <w:rsid w:val="00FB4CAD"/>
    <w:rsid w:val="00FB5A08"/>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BF6"/>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9B9"/>
    <w:rsid w:val="00FC6A9F"/>
    <w:rsid w:val="00FC6B92"/>
    <w:rsid w:val="00FC6BEF"/>
    <w:rsid w:val="00FC6C39"/>
    <w:rsid w:val="00FC7526"/>
    <w:rsid w:val="00FC7A21"/>
    <w:rsid w:val="00FC7DE1"/>
    <w:rsid w:val="00FD01D9"/>
    <w:rsid w:val="00FD0436"/>
    <w:rsid w:val="00FD0813"/>
    <w:rsid w:val="00FD0DE5"/>
    <w:rsid w:val="00FD12A3"/>
    <w:rsid w:val="00FD15CB"/>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79A"/>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37"/>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6"/>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B157F9"/>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449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tabs>
        <w:tab w:val="clear" w:pos="860"/>
        <w:tab w:val="num" w:pos="576"/>
      </w:tabs>
      <w:spacing w:before="180"/>
      <w:ind w:left="576"/>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3328314">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2070816">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3923421">
      <w:bodyDiv w:val="1"/>
      <w:marLeft w:val="0"/>
      <w:marRight w:val="0"/>
      <w:marTop w:val="0"/>
      <w:marBottom w:val="0"/>
      <w:divBdr>
        <w:top w:val="none" w:sz="0" w:space="0" w:color="auto"/>
        <w:left w:val="none" w:sz="0" w:space="0" w:color="auto"/>
        <w:bottom w:val="none" w:sz="0" w:space="0" w:color="auto"/>
        <w:right w:val="none" w:sz="0" w:space="0" w:color="auto"/>
      </w:divBdr>
    </w:div>
    <w:div w:id="2015494145">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senix.org/conference/usenixsecurity21/presentation/lakshman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26DFBF-543E-4884-9FE6-19177405C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216</TotalTime>
  <Pages>4</Pages>
  <Words>1248</Words>
  <Characters>7114</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8346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YinghaoGuo</cp:lastModifiedBy>
  <cp:revision>28</cp:revision>
  <cp:lastPrinted>2016-09-19T04:11:00Z</cp:lastPrinted>
  <dcterms:created xsi:type="dcterms:W3CDTF">2021-01-12T04:05:00Z</dcterms:created>
  <dcterms:modified xsi:type="dcterms:W3CDTF">2021-01-15T04:14:00Z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(3)oPQP/Th6gVG7OTrPUsl9JpkheXHGJjfmW+z5r4cZZmzUeMMkWcxCdxJ5mo29RehDScYv6YVj
d4OdAxRRhaFmfkZK63LRuRC4yyKr3BFzYAMCJvCYYmEYkibK14Vi92WLrop/Zj63eAz5S80A
WFU3Lb3gBaRicgwdQU8bYWRk/DcHojc2C/W/vCxH3iDPVijNMUDO7yYG3hBsYLzjKvRDsSCt
UU9edov035/bWnUUnU</vt:lpwstr>
  </property>
  <property fmtid="{D5CDD505-2E9C-101B-9397-08002B2CF9AE}" pid="25" name="_2015_ms_pID_725343_00">
    <vt:lpwstr>_2015_ms_pID_725343</vt:lpwstr>
  </property>
  <property fmtid="{D5CDD505-2E9C-101B-9397-08002B2CF9AE}" pid="26" name="_2015_ms_pID_7253431">
    <vt:lpwstr>7282nKxaR6Mec47WixGHdHG1WuXVwxmB9wCLWwdeK+awXqHSXNCy62
HirIlAeFyV/2fx3lL0WRKyxu1mjj2bvHx4MWdb/LkICa2xL+ZINdSKQJgJFOUERTcW7W75mc
yLzsriDw2cFTwGs7pS+QSrR0gkeCzCez1xFRU++4wdAVYZ5A4fqqZxjt6iAQBTbJT39N5w1I
UsJNA0twL2ZL2lU9/TS/iyh8iJLQkyIj6b64</vt:lpwstr>
  </property>
  <property fmtid="{D5CDD505-2E9C-101B-9397-08002B2CF9AE}" pid="27" name="_2015_ms_pID_7253431_00">
    <vt:lpwstr>_2015_ms_pID_7253431</vt:lpwstr>
  </property>
  <property fmtid="{D5CDD505-2E9C-101B-9397-08002B2CF9AE}" pid="28" name="_2015_ms_pID_7253432">
    <vt:lpwstr>VQ==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1610418388</vt:lpwstr>
  </property>
</Properties>
</file>